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E7D" w:rsidRDefault="00F34E7D" w:rsidP="001B1839">
      <w:pPr>
        <w:ind w:firstLine="558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F34E7D" w:rsidRDefault="00F34E7D" w:rsidP="001B1839">
      <w:pPr>
        <w:ind w:firstLine="558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к решению 38 сессии </w:t>
      </w:r>
    </w:p>
    <w:p w:rsidR="00F34E7D" w:rsidRDefault="00F34E7D" w:rsidP="001B1839">
      <w:pPr>
        <w:ind w:firstLine="558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F34E7D" w:rsidRDefault="00F34E7D" w:rsidP="001B1839">
      <w:pPr>
        <w:ind w:firstLine="558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Камского сельсовета</w:t>
      </w:r>
    </w:p>
    <w:p w:rsidR="00F34E7D" w:rsidRDefault="00F34E7D" w:rsidP="001B1839">
      <w:pPr>
        <w:ind w:firstLine="558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Куйбышевского района </w:t>
      </w:r>
    </w:p>
    <w:p w:rsidR="00F34E7D" w:rsidRDefault="00F34E7D" w:rsidP="001B1839">
      <w:pPr>
        <w:ind w:firstLine="558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F34E7D" w:rsidRDefault="00F34E7D" w:rsidP="001B1839">
      <w:pPr>
        <w:ind w:firstLine="558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четвертого созыва</w:t>
      </w:r>
    </w:p>
    <w:p w:rsidR="00F34E7D" w:rsidRDefault="00F34E7D" w:rsidP="001B1839">
      <w:pPr>
        <w:ind w:firstLine="558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от 22.11.2013 №____</w:t>
      </w:r>
    </w:p>
    <w:p w:rsidR="00F34E7D" w:rsidRPr="003751DA" w:rsidRDefault="00F34E7D" w:rsidP="001B1839">
      <w:pPr>
        <w:jc w:val="center"/>
        <w:outlineLvl w:val="0"/>
      </w:pPr>
    </w:p>
    <w:p w:rsidR="00F34E7D" w:rsidRDefault="00F34E7D" w:rsidP="001B1839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</w:t>
      </w:r>
    </w:p>
    <w:p w:rsidR="00F34E7D" w:rsidRPr="003751DA" w:rsidRDefault="00F34E7D" w:rsidP="001B1839">
      <w:pPr>
        <w:jc w:val="center"/>
        <w:outlineLvl w:val="0"/>
        <w:rPr>
          <w:b/>
          <w:bCs/>
        </w:rPr>
      </w:pPr>
    </w:p>
    <w:p w:rsidR="00F34E7D" w:rsidRDefault="00F34E7D" w:rsidP="001B1839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</w:t>
      </w:r>
    </w:p>
    <w:p w:rsidR="00F34E7D" w:rsidRPr="00C50A7C" w:rsidRDefault="00F34E7D" w:rsidP="001B1839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КАМСКОГО СЕЛЬСОВЕТА</w:t>
      </w:r>
      <w:r w:rsidRPr="00C50A7C">
        <w:rPr>
          <w:b/>
          <w:bCs/>
          <w:sz w:val="28"/>
          <w:szCs w:val="28"/>
        </w:rPr>
        <w:t xml:space="preserve"> </w:t>
      </w:r>
    </w:p>
    <w:p w:rsidR="00F34E7D" w:rsidRDefault="00F34E7D" w:rsidP="001B1839">
      <w:pPr>
        <w:jc w:val="center"/>
        <w:outlineLvl w:val="0"/>
        <w:rPr>
          <w:b/>
          <w:bCs/>
          <w:sz w:val="28"/>
          <w:szCs w:val="28"/>
        </w:rPr>
      </w:pPr>
      <w:r w:rsidRPr="00C50A7C">
        <w:rPr>
          <w:b/>
          <w:bCs/>
          <w:sz w:val="28"/>
          <w:szCs w:val="28"/>
        </w:rPr>
        <w:t>КУЙБЫШЕВСКОГО РАЙОНА</w:t>
      </w:r>
    </w:p>
    <w:p w:rsidR="00F34E7D" w:rsidRPr="00C50A7C" w:rsidRDefault="00F34E7D" w:rsidP="001B1839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НОВОСИБИРСКОЙ ОБЛАСТИ</w:t>
      </w:r>
    </w:p>
    <w:p w:rsidR="00F34E7D" w:rsidRPr="00C50A7C" w:rsidRDefault="00F34E7D" w:rsidP="001B1839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ЧЕТВЕРТОГО</w:t>
      </w:r>
      <w:r w:rsidRPr="00C50A7C">
        <w:rPr>
          <w:b/>
          <w:bCs/>
          <w:sz w:val="28"/>
          <w:szCs w:val="28"/>
        </w:rPr>
        <w:t xml:space="preserve"> СОЗЫВА</w:t>
      </w:r>
    </w:p>
    <w:p w:rsidR="00F34E7D" w:rsidRDefault="00F34E7D" w:rsidP="001B1839">
      <w:pPr>
        <w:jc w:val="center"/>
        <w:rPr>
          <w:b/>
          <w:bCs/>
        </w:rPr>
      </w:pPr>
    </w:p>
    <w:p w:rsidR="00F34E7D" w:rsidRPr="00EF65EC" w:rsidRDefault="00F34E7D" w:rsidP="001B1839">
      <w:pPr>
        <w:jc w:val="center"/>
        <w:outlineLvl w:val="0"/>
        <w:rPr>
          <w:b/>
          <w:bCs/>
          <w:sz w:val="28"/>
          <w:szCs w:val="28"/>
        </w:rPr>
      </w:pPr>
      <w:r w:rsidRPr="00EF65EC">
        <w:rPr>
          <w:b/>
          <w:bCs/>
          <w:sz w:val="28"/>
          <w:szCs w:val="28"/>
        </w:rPr>
        <w:t xml:space="preserve">РЕШЕНИЕ </w:t>
      </w:r>
    </w:p>
    <w:p w:rsidR="00F34E7D" w:rsidRPr="00EF65EC" w:rsidRDefault="00F34E7D" w:rsidP="001B1839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_________________</w:t>
      </w:r>
      <w:r w:rsidRPr="00EF65EC">
        <w:rPr>
          <w:b/>
          <w:bCs/>
          <w:sz w:val="28"/>
          <w:szCs w:val="28"/>
        </w:rPr>
        <w:t xml:space="preserve"> сессии </w:t>
      </w:r>
    </w:p>
    <w:p w:rsidR="00F34E7D" w:rsidRPr="00A82575" w:rsidRDefault="00F34E7D" w:rsidP="001B1839">
      <w:pPr>
        <w:jc w:val="center"/>
      </w:pPr>
    </w:p>
    <w:p w:rsidR="00F34E7D" w:rsidRPr="00A82575" w:rsidRDefault="00F34E7D" w:rsidP="001B1839">
      <w:pPr>
        <w:jc w:val="center"/>
        <w:rPr>
          <w:sz w:val="28"/>
          <w:szCs w:val="28"/>
        </w:rPr>
      </w:pPr>
      <w:r>
        <w:rPr>
          <w:sz w:val="28"/>
          <w:szCs w:val="28"/>
        </w:rPr>
        <w:t>__.__.2013  № ___</w:t>
      </w:r>
    </w:p>
    <w:p w:rsidR="00F34E7D" w:rsidRPr="003751DA" w:rsidRDefault="00F34E7D" w:rsidP="001B1839">
      <w:pPr>
        <w:rPr>
          <w:sz w:val="22"/>
          <w:szCs w:val="22"/>
        </w:rPr>
      </w:pPr>
    </w:p>
    <w:p w:rsidR="00F34E7D" w:rsidRDefault="00F34E7D" w:rsidP="001B1839">
      <w:pPr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Устав Камского сельсовета </w:t>
      </w:r>
    </w:p>
    <w:p w:rsidR="00F34E7D" w:rsidRDefault="00F34E7D" w:rsidP="001B1839">
      <w:pPr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Куйбышевского района Новосибирской области</w:t>
      </w:r>
    </w:p>
    <w:p w:rsidR="00F34E7D" w:rsidRPr="003751DA" w:rsidRDefault="00F34E7D" w:rsidP="001B1839">
      <w:pPr>
        <w:ind w:right="-144"/>
        <w:jc w:val="both"/>
      </w:pPr>
    </w:p>
    <w:p w:rsidR="00F34E7D" w:rsidRDefault="00F34E7D" w:rsidP="001B1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33FB4">
        <w:rPr>
          <w:sz w:val="28"/>
          <w:szCs w:val="28"/>
        </w:rPr>
        <w:t xml:space="preserve">В соответствии с </w:t>
      </w:r>
      <w:r w:rsidRPr="000A1C89">
        <w:rPr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Федерации», и в целях приведения Устава</w:t>
      </w:r>
      <w:r w:rsidRPr="00233FB4">
        <w:rPr>
          <w:sz w:val="28"/>
          <w:szCs w:val="28"/>
        </w:rPr>
        <w:t xml:space="preserve"> </w:t>
      </w:r>
      <w:r>
        <w:rPr>
          <w:sz w:val="28"/>
          <w:szCs w:val="28"/>
        </w:rPr>
        <w:t>Камского сельсовета Куйбышевского района Новосибирской области</w:t>
      </w:r>
      <w:r w:rsidRPr="00233FB4">
        <w:rPr>
          <w:sz w:val="28"/>
          <w:szCs w:val="28"/>
        </w:rPr>
        <w:t xml:space="preserve"> в соответствие с действующим законодательством Совет депутатов </w:t>
      </w:r>
      <w:r>
        <w:rPr>
          <w:sz w:val="28"/>
          <w:szCs w:val="28"/>
        </w:rPr>
        <w:t>Камского сельсовета Куйбышевского района Новосибирской области</w:t>
      </w:r>
    </w:p>
    <w:p w:rsidR="00F34E7D" w:rsidRPr="007749E4" w:rsidRDefault="00F34E7D" w:rsidP="001B1839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 w:rsidRPr="007749E4">
        <w:rPr>
          <w:b/>
          <w:bCs/>
          <w:sz w:val="28"/>
          <w:szCs w:val="28"/>
        </w:rPr>
        <w:t>РЕШИЛ:</w:t>
      </w:r>
    </w:p>
    <w:p w:rsidR="00F34E7D" w:rsidRDefault="00F34E7D" w:rsidP="001B1839">
      <w:pPr>
        <w:ind w:firstLine="540"/>
        <w:jc w:val="both"/>
        <w:rPr>
          <w:sz w:val="28"/>
          <w:szCs w:val="28"/>
        </w:rPr>
      </w:pPr>
      <w:r w:rsidRPr="00233FB4">
        <w:rPr>
          <w:sz w:val="28"/>
          <w:szCs w:val="28"/>
        </w:rPr>
        <w:t xml:space="preserve">1. Внести в Устав </w:t>
      </w:r>
      <w:r>
        <w:rPr>
          <w:sz w:val="28"/>
          <w:szCs w:val="28"/>
        </w:rPr>
        <w:t>Камского сельсовета Куйбышевского района Новосибирской области</w:t>
      </w:r>
      <w:r w:rsidRPr="00233FB4">
        <w:rPr>
          <w:sz w:val="28"/>
          <w:szCs w:val="28"/>
        </w:rPr>
        <w:t xml:space="preserve"> изменения согласно приложению.</w:t>
      </w:r>
    </w:p>
    <w:p w:rsidR="00F34E7D" w:rsidRPr="00233FB4" w:rsidRDefault="00F34E7D" w:rsidP="001B1839">
      <w:pPr>
        <w:ind w:firstLine="540"/>
        <w:jc w:val="both"/>
        <w:rPr>
          <w:sz w:val="28"/>
          <w:szCs w:val="28"/>
        </w:rPr>
      </w:pPr>
      <w:r w:rsidRPr="00233FB4">
        <w:rPr>
          <w:sz w:val="28"/>
          <w:szCs w:val="28"/>
        </w:rPr>
        <w:t>2. </w:t>
      </w:r>
      <w:r w:rsidRPr="00387864">
        <w:rPr>
          <w:color w:val="000000"/>
          <w:sz w:val="28"/>
          <w:szCs w:val="28"/>
        </w:rPr>
        <w:t>В порядке, установленном Федеральным законом от 21.07.2</w:t>
      </w:r>
      <w:r>
        <w:rPr>
          <w:color w:val="000000"/>
          <w:sz w:val="28"/>
          <w:szCs w:val="28"/>
        </w:rPr>
        <w:t>005 № 97-ФЗ «</w:t>
      </w:r>
      <w:r w:rsidRPr="00387864">
        <w:rPr>
          <w:color w:val="000000"/>
          <w:sz w:val="28"/>
          <w:szCs w:val="28"/>
        </w:rPr>
        <w:t>О государственной регистрации Уставов муниципальных образований», п</w:t>
      </w:r>
      <w:r w:rsidRPr="00387864">
        <w:rPr>
          <w:color w:val="000000"/>
          <w:spacing w:val="3"/>
          <w:sz w:val="28"/>
          <w:szCs w:val="28"/>
        </w:rPr>
        <w:t xml:space="preserve">редоставить </w:t>
      </w:r>
      <w:r>
        <w:rPr>
          <w:color w:val="000000"/>
          <w:spacing w:val="3"/>
          <w:sz w:val="28"/>
          <w:szCs w:val="28"/>
        </w:rPr>
        <w:t>муниципальный правовой акт о внесении изменений в</w:t>
      </w:r>
      <w:r w:rsidRPr="00606E09">
        <w:rPr>
          <w:color w:val="000000"/>
          <w:spacing w:val="3"/>
          <w:sz w:val="28"/>
          <w:szCs w:val="28"/>
        </w:rPr>
        <w:t xml:space="preserve"> Устав</w:t>
      </w:r>
      <w:r w:rsidRPr="00387864"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 xml:space="preserve">Камского </w:t>
      </w:r>
      <w:r>
        <w:rPr>
          <w:sz w:val="28"/>
          <w:szCs w:val="28"/>
        </w:rPr>
        <w:t>сельсовета Куйбышевского района Новосибирской области</w:t>
      </w:r>
      <w:r w:rsidRPr="00387864">
        <w:rPr>
          <w:color w:val="000000"/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области.</w:t>
      </w:r>
    </w:p>
    <w:p w:rsidR="00F34E7D" w:rsidRDefault="00F34E7D" w:rsidP="00F81A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33FB4">
        <w:rPr>
          <w:sz w:val="28"/>
          <w:szCs w:val="28"/>
        </w:rPr>
        <w:t>. </w:t>
      </w:r>
      <w:r>
        <w:rPr>
          <w:sz w:val="28"/>
          <w:szCs w:val="28"/>
        </w:rPr>
        <w:t>О</w:t>
      </w:r>
      <w:r w:rsidRPr="00233FB4">
        <w:rPr>
          <w:sz w:val="28"/>
          <w:szCs w:val="28"/>
        </w:rPr>
        <w:t>публиковать настоящее решение в</w:t>
      </w:r>
      <w:r w:rsidRPr="00387864">
        <w:rPr>
          <w:color w:val="000000"/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бюллетене органа местного самоуправления «Сельский вестник»</w:t>
      </w:r>
      <w:r w:rsidRPr="00233FB4">
        <w:rPr>
          <w:sz w:val="28"/>
          <w:szCs w:val="28"/>
        </w:rPr>
        <w:t xml:space="preserve"> после государственной регистрации.</w:t>
      </w:r>
    </w:p>
    <w:p w:rsidR="00F34E7D" w:rsidRDefault="00F34E7D" w:rsidP="001B183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 Настоящее решение вступает в силу после опубликования.</w:t>
      </w:r>
    </w:p>
    <w:p w:rsidR="00F34E7D" w:rsidRDefault="00F34E7D" w:rsidP="001B1839">
      <w:pPr>
        <w:autoSpaceDE w:val="0"/>
        <w:autoSpaceDN w:val="0"/>
        <w:adjustRightInd w:val="0"/>
        <w:ind w:firstLine="53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</w:t>
      </w:r>
      <w:r w:rsidRPr="007912D4">
        <w:rPr>
          <w:sz w:val="28"/>
          <w:szCs w:val="28"/>
        </w:rPr>
        <w:t xml:space="preserve">. Главе </w:t>
      </w:r>
      <w:r>
        <w:rPr>
          <w:sz w:val="28"/>
          <w:szCs w:val="28"/>
        </w:rPr>
        <w:t>Камского сельсовета Куйбышевского района Новосибирской области</w:t>
      </w:r>
      <w:r w:rsidRPr="007912D4">
        <w:rPr>
          <w:sz w:val="28"/>
          <w:szCs w:val="28"/>
        </w:rPr>
        <w:t xml:space="preserve"> в течение 10 дней со дня официального опубликования (обнародования) настоящего решения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решения, прошедшего государственную регистрацию, для включения указанных сведений в государственный реестр уставов муниципальных образований Новосибирской области.</w:t>
      </w:r>
    </w:p>
    <w:p w:rsidR="00F34E7D" w:rsidRDefault="00F34E7D" w:rsidP="001B1839">
      <w:pPr>
        <w:autoSpaceDE w:val="0"/>
        <w:autoSpaceDN w:val="0"/>
        <w:adjustRightInd w:val="0"/>
        <w:ind w:firstLine="539"/>
        <w:jc w:val="both"/>
        <w:outlineLvl w:val="0"/>
        <w:rPr>
          <w:sz w:val="28"/>
          <w:szCs w:val="28"/>
        </w:rPr>
      </w:pPr>
    </w:p>
    <w:p w:rsidR="00F34E7D" w:rsidRDefault="00F34E7D" w:rsidP="001B1839">
      <w:pPr>
        <w:autoSpaceDE w:val="0"/>
        <w:autoSpaceDN w:val="0"/>
        <w:adjustRightInd w:val="0"/>
        <w:ind w:firstLine="539"/>
        <w:jc w:val="both"/>
        <w:outlineLvl w:val="0"/>
        <w:rPr>
          <w:sz w:val="28"/>
          <w:szCs w:val="28"/>
        </w:rPr>
      </w:pPr>
    </w:p>
    <w:p w:rsidR="00F34E7D" w:rsidRDefault="00F34E7D" w:rsidP="001B1839">
      <w:pPr>
        <w:autoSpaceDE w:val="0"/>
        <w:autoSpaceDN w:val="0"/>
        <w:adjustRightInd w:val="0"/>
        <w:ind w:firstLine="539"/>
        <w:jc w:val="both"/>
        <w:outlineLvl w:val="0"/>
        <w:rPr>
          <w:sz w:val="28"/>
          <w:szCs w:val="28"/>
        </w:rPr>
      </w:pPr>
    </w:p>
    <w:p w:rsidR="00F34E7D" w:rsidRDefault="00F34E7D" w:rsidP="001B1839">
      <w:pPr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z w:val="28"/>
          <w:szCs w:val="28"/>
        </w:rPr>
        <w:t>Председатель Совета депутатов                                                                  ___________</w:t>
      </w:r>
    </w:p>
    <w:p w:rsidR="00F34E7D" w:rsidRDefault="00F34E7D" w:rsidP="001B1839"/>
    <w:p w:rsidR="00F34E7D" w:rsidRDefault="00F34E7D" w:rsidP="001B1839"/>
    <w:p w:rsidR="00F34E7D" w:rsidRDefault="00F34E7D" w:rsidP="001B183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F7A45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Камского </w:t>
      </w:r>
      <w:r w:rsidRPr="00877B4B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F34E7D" w:rsidRDefault="00F34E7D" w:rsidP="001B183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77B4B">
        <w:rPr>
          <w:rFonts w:ascii="Times New Roman" w:hAnsi="Times New Roman" w:cs="Times New Roman"/>
          <w:sz w:val="28"/>
          <w:szCs w:val="28"/>
        </w:rPr>
        <w:t xml:space="preserve">Куйбышевского района </w:t>
      </w:r>
    </w:p>
    <w:p w:rsidR="00F34E7D" w:rsidRPr="00877B4B" w:rsidRDefault="00F34E7D" w:rsidP="001B183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77B4B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______________</w:t>
      </w:r>
    </w:p>
    <w:p w:rsidR="00F34E7D" w:rsidRDefault="00F34E7D" w:rsidP="00251E12">
      <w:pPr>
        <w:jc w:val="center"/>
        <w:rPr>
          <w:sz w:val="28"/>
          <w:szCs w:val="28"/>
        </w:rPr>
      </w:pPr>
      <w:r>
        <w:br w:type="page"/>
        <w:t xml:space="preserve">                                                                                           </w:t>
      </w:r>
      <w:r>
        <w:rPr>
          <w:sz w:val="28"/>
          <w:szCs w:val="28"/>
        </w:rPr>
        <w:t>ПРИЛОЖЕНИЕ</w:t>
      </w:r>
    </w:p>
    <w:p w:rsidR="00F34E7D" w:rsidRDefault="00F34E7D" w:rsidP="001B1839">
      <w:pPr>
        <w:ind w:left="5529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к решению ______________ сессии</w:t>
      </w:r>
    </w:p>
    <w:p w:rsidR="00F34E7D" w:rsidRDefault="00F34E7D" w:rsidP="001B1839">
      <w:pPr>
        <w:ind w:left="5529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F34E7D" w:rsidRDefault="00F34E7D" w:rsidP="001B1839">
      <w:pPr>
        <w:ind w:left="5529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Камского сельсовета Куйбышевского района Новосибирской области</w:t>
      </w:r>
      <w:r w:rsidRPr="00C12230">
        <w:rPr>
          <w:sz w:val="28"/>
          <w:szCs w:val="28"/>
        </w:rPr>
        <w:t xml:space="preserve"> </w:t>
      </w:r>
    </w:p>
    <w:p w:rsidR="00F34E7D" w:rsidRDefault="00F34E7D" w:rsidP="001B1839">
      <w:pPr>
        <w:ind w:left="5529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четвертого созыва</w:t>
      </w:r>
    </w:p>
    <w:p w:rsidR="00F34E7D" w:rsidRDefault="00F34E7D" w:rsidP="001B1839">
      <w:pPr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от __.__.2013 № ____</w:t>
      </w:r>
    </w:p>
    <w:p w:rsidR="00F34E7D" w:rsidRDefault="00F34E7D" w:rsidP="001B1839">
      <w:pPr>
        <w:jc w:val="center"/>
        <w:rPr>
          <w:sz w:val="28"/>
          <w:szCs w:val="28"/>
        </w:rPr>
      </w:pPr>
    </w:p>
    <w:p w:rsidR="00F34E7D" w:rsidRPr="00475990" w:rsidRDefault="00F34E7D" w:rsidP="001B1839">
      <w:pPr>
        <w:jc w:val="center"/>
        <w:rPr>
          <w:b/>
          <w:bCs/>
          <w:sz w:val="28"/>
          <w:szCs w:val="28"/>
        </w:rPr>
      </w:pPr>
      <w:r w:rsidRPr="00475990">
        <w:rPr>
          <w:b/>
          <w:bCs/>
          <w:sz w:val="28"/>
          <w:szCs w:val="28"/>
        </w:rPr>
        <w:t xml:space="preserve">Изменения в Устав </w:t>
      </w:r>
      <w:r>
        <w:rPr>
          <w:b/>
          <w:bCs/>
          <w:sz w:val="28"/>
          <w:szCs w:val="28"/>
        </w:rPr>
        <w:t xml:space="preserve">Камского </w:t>
      </w:r>
      <w:r w:rsidRPr="00475990">
        <w:rPr>
          <w:b/>
          <w:bCs/>
          <w:sz w:val="28"/>
          <w:szCs w:val="28"/>
        </w:rPr>
        <w:t xml:space="preserve">сельсовета </w:t>
      </w:r>
    </w:p>
    <w:p w:rsidR="00F34E7D" w:rsidRDefault="00F34E7D" w:rsidP="001B1839">
      <w:pPr>
        <w:jc w:val="center"/>
        <w:rPr>
          <w:b/>
          <w:bCs/>
          <w:sz w:val="28"/>
          <w:szCs w:val="28"/>
        </w:rPr>
      </w:pPr>
      <w:r w:rsidRPr="00475990">
        <w:rPr>
          <w:b/>
          <w:bCs/>
          <w:sz w:val="28"/>
          <w:szCs w:val="28"/>
        </w:rPr>
        <w:t>Куйбышевского района Новосибирской области</w:t>
      </w:r>
    </w:p>
    <w:p w:rsidR="00F34E7D" w:rsidRPr="00475990" w:rsidRDefault="00F34E7D" w:rsidP="001B1839">
      <w:pPr>
        <w:jc w:val="center"/>
        <w:rPr>
          <w:b/>
          <w:bCs/>
          <w:sz w:val="28"/>
          <w:szCs w:val="28"/>
        </w:rPr>
      </w:pPr>
    </w:p>
    <w:p w:rsidR="00F34E7D" w:rsidRDefault="00F34E7D" w:rsidP="001B1839">
      <w:pPr>
        <w:jc w:val="center"/>
        <w:rPr>
          <w:sz w:val="28"/>
          <w:szCs w:val="28"/>
        </w:rPr>
      </w:pPr>
    </w:p>
    <w:p w:rsidR="00F34E7D" w:rsidRDefault="00F34E7D" w:rsidP="001B1839">
      <w:pPr>
        <w:tabs>
          <w:tab w:val="left" w:pos="0"/>
        </w:tabs>
        <w:ind w:firstLine="567"/>
        <w:jc w:val="both"/>
        <w:rPr>
          <w:b/>
          <w:bCs/>
          <w:sz w:val="28"/>
          <w:szCs w:val="28"/>
        </w:rPr>
      </w:pPr>
      <w:r w:rsidRPr="00931AF9">
        <w:rPr>
          <w:sz w:val="28"/>
          <w:szCs w:val="28"/>
        </w:rPr>
        <w:t>1. </w:t>
      </w:r>
      <w:r w:rsidRPr="00475990">
        <w:rPr>
          <w:b/>
          <w:bCs/>
          <w:sz w:val="28"/>
          <w:szCs w:val="28"/>
        </w:rPr>
        <w:t>В статье</w:t>
      </w:r>
      <w:r>
        <w:rPr>
          <w:b/>
          <w:bCs/>
          <w:sz w:val="28"/>
          <w:szCs w:val="28"/>
        </w:rPr>
        <w:t xml:space="preserve"> 5 «Вопросы местного значения Камс</w:t>
      </w:r>
      <w:r w:rsidRPr="00475990">
        <w:rPr>
          <w:b/>
          <w:bCs/>
          <w:sz w:val="28"/>
          <w:szCs w:val="28"/>
        </w:rPr>
        <w:t xml:space="preserve">кого </w:t>
      </w:r>
      <w:r>
        <w:rPr>
          <w:b/>
          <w:bCs/>
          <w:sz w:val="28"/>
          <w:szCs w:val="28"/>
        </w:rPr>
        <w:t>сельсовета</w:t>
      </w:r>
      <w:r w:rsidRPr="00475990">
        <w:rPr>
          <w:b/>
          <w:bCs/>
          <w:sz w:val="28"/>
          <w:szCs w:val="28"/>
        </w:rPr>
        <w:t>»</w:t>
      </w:r>
      <w:r>
        <w:rPr>
          <w:b/>
          <w:bCs/>
          <w:sz w:val="28"/>
          <w:szCs w:val="28"/>
        </w:rPr>
        <w:t xml:space="preserve"> </w:t>
      </w:r>
      <w:r w:rsidRPr="00475990">
        <w:rPr>
          <w:b/>
          <w:bCs/>
          <w:sz w:val="28"/>
          <w:szCs w:val="28"/>
        </w:rPr>
        <w:t xml:space="preserve"> в части 1: </w:t>
      </w:r>
    </w:p>
    <w:p w:rsidR="00F34E7D" w:rsidRDefault="00F34E7D" w:rsidP="001B1839">
      <w:pPr>
        <w:tabs>
          <w:tab w:val="left" w:pos="0"/>
        </w:tabs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дополнить пунктом 8.1  следующего содержания</w:t>
      </w:r>
    </w:p>
    <w:p w:rsidR="00F34E7D" w:rsidRDefault="00F34E7D" w:rsidP="001B1839">
      <w:pPr>
        <w:tabs>
          <w:tab w:val="left" w:pos="0"/>
        </w:tabs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 конфликтов)</w:t>
      </w:r>
      <w:bookmarkStart w:id="0" w:name="_GoBack"/>
      <w:bookmarkEnd w:id="0"/>
      <w:r>
        <w:rPr>
          <w:sz w:val="28"/>
          <w:szCs w:val="28"/>
        </w:rPr>
        <w:t>;</w:t>
      </w:r>
    </w:p>
    <w:p w:rsidR="00F34E7D" w:rsidRDefault="00F34E7D" w:rsidP="001B1839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пункте </w:t>
      </w:r>
      <w:r w:rsidRPr="00F81A7E">
        <w:rPr>
          <w:sz w:val="28"/>
          <w:szCs w:val="28"/>
        </w:rPr>
        <w:t xml:space="preserve">24 </w:t>
      </w:r>
      <w:r>
        <w:rPr>
          <w:sz w:val="28"/>
          <w:szCs w:val="28"/>
        </w:rPr>
        <w:t xml:space="preserve">после слов «осуществление мероприятий по» </w:t>
      </w:r>
      <w:r w:rsidRPr="00931AF9">
        <w:rPr>
          <w:sz w:val="28"/>
          <w:szCs w:val="28"/>
        </w:rPr>
        <w:t>дополнить словами «</w:t>
      </w:r>
      <w:r>
        <w:rPr>
          <w:sz w:val="28"/>
          <w:szCs w:val="28"/>
        </w:rPr>
        <w:t>территориальной обороне и</w:t>
      </w:r>
      <w:r w:rsidRPr="00931AF9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F34E7D" w:rsidRPr="00912B4B" w:rsidRDefault="00F34E7D" w:rsidP="00912B4B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931AF9">
        <w:rPr>
          <w:sz w:val="28"/>
          <w:szCs w:val="28"/>
        </w:rPr>
        <w:t>. </w:t>
      </w:r>
      <w:r w:rsidRPr="00475990">
        <w:rPr>
          <w:b/>
          <w:bCs/>
          <w:sz w:val="28"/>
          <w:szCs w:val="28"/>
        </w:rPr>
        <w:t xml:space="preserve">В статье </w:t>
      </w:r>
      <w:r>
        <w:rPr>
          <w:b/>
          <w:bCs/>
          <w:sz w:val="28"/>
          <w:szCs w:val="28"/>
        </w:rPr>
        <w:t>6</w:t>
      </w:r>
      <w:r w:rsidRPr="00475990">
        <w:rPr>
          <w:b/>
          <w:bCs/>
          <w:sz w:val="28"/>
          <w:szCs w:val="28"/>
        </w:rPr>
        <w:t xml:space="preserve"> «</w:t>
      </w:r>
      <w:r>
        <w:rPr>
          <w:b/>
          <w:bCs/>
          <w:sz w:val="28"/>
          <w:szCs w:val="28"/>
        </w:rPr>
        <w:t xml:space="preserve">Права органов местного самоуправления поселения на решение вопросов, не отнесённых к вопросам местного значения поселения» </w:t>
      </w:r>
      <w:r w:rsidRPr="00475990">
        <w:rPr>
          <w:b/>
          <w:bCs/>
          <w:sz w:val="28"/>
          <w:szCs w:val="28"/>
        </w:rPr>
        <w:t xml:space="preserve"> в части 1</w:t>
      </w:r>
      <w:r>
        <w:rPr>
          <w:b/>
          <w:bCs/>
          <w:sz w:val="28"/>
          <w:szCs w:val="28"/>
        </w:rPr>
        <w:t xml:space="preserve"> </w:t>
      </w:r>
      <w:r w:rsidRPr="00D95E78">
        <w:rPr>
          <w:sz w:val="28"/>
          <w:szCs w:val="28"/>
        </w:rPr>
        <w:t>п</w:t>
      </w:r>
      <w:r>
        <w:rPr>
          <w:sz w:val="28"/>
          <w:szCs w:val="28"/>
        </w:rPr>
        <w:t>ункт 4 признать утратившим силу.</w:t>
      </w:r>
    </w:p>
    <w:p w:rsidR="00F34E7D" w:rsidRDefault="00F34E7D" w:rsidP="001B1839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Pr="00475990">
        <w:rPr>
          <w:b/>
          <w:bCs/>
          <w:sz w:val="28"/>
          <w:szCs w:val="28"/>
        </w:rPr>
        <w:t>В статье 1</w:t>
      </w:r>
      <w:r>
        <w:rPr>
          <w:b/>
          <w:bCs/>
          <w:sz w:val="28"/>
          <w:szCs w:val="28"/>
        </w:rPr>
        <w:t>8</w:t>
      </w:r>
      <w:r w:rsidRPr="00475990">
        <w:rPr>
          <w:b/>
          <w:bCs/>
          <w:sz w:val="28"/>
          <w:szCs w:val="28"/>
        </w:rPr>
        <w:t xml:space="preserve"> «Совет депутатов»</w:t>
      </w:r>
      <w:r>
        <w:rPr>
          <w:sz w:val="28"/>
          <w:szCs w:val="28"/>
        </w:rPr>
        <w:t>:</w:t>
      </w:r>
    </w:p>
    <w:p w:rsidR="00F34E7D" w:rsidRDefault="00F34E7D" w:rsidP="001B1839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часть 5 изложить в следующей редакции: </w:t>
      </w:r>
    </w:p>
    <w:p w:rsidR="00F34E7D" w:rsidRDefault="00F34E7D" w:rsidP="001B1839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«5. Полномочия Совета депутатов начинаются со дня проведения первой сессии Совета депутатов соответствующего созыва и прекращаются со дня начала работы Совета депутатов нового созыва.».</w:t>
      </w:r>
    </w:p>
    <w:p w:rsidR="00F34E7D" w:rsidRPr="00D95E78" w:rsidRDefault="00F34E7D" w:rsidP="001B1839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Pr="003A56B6">
        <w:rPr>
          <w:b/>
          <w:bCs/>
          <w:sz w:val="28"/>
          <w:szCs w:val="28"/>
        </w:rPr>
        <w:t xml:space="preserve">В статье </w:t>
      </w:r>
      <w:r>
        <w:rPr>
          <w:b/>
          <w:bCs/>
          <w:sz w:val="28"/>
          <w:szCs w:val="28"/>
        </w:rPr>
        <w:t>21</w:t>
      </w:r>
      <w:r w:rsidRPr="003A56B6">
        <w:rPr>
          <w:b/>
          <w:bCs/>
          <w:sz w:val="28"/>
          <w:szCs w:val="28"/>
        </w:rPr>
        <w:t xml:space="preserve"> «Депутат Совета депутатов» часть 3 </w:t>
      </w:r>
      <w:r w:rsidRPr="00D95E78">
        <w:rPr>
          <w:sz w:val="28"/>
          <w:szCs w:val="28"/>
        </w:rPr>
        <w:t xml:space="preserve">изложить в следующей редакции: </w:t>
      </w:r>
    </w:p>
    <w:p w:rsidR="00F34E7D" w:rsidRDefault="00F34E7D" w:rsidP="001B1839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«3. Полномочия депутата начинаются со дня его избрания. Днем окончания срока, на который избирается депутат Совета депутатов, является второе воскресенье сентября года, в котором истекает срок полномочий депутата Совета депутатов, за исключением случаев, предусмотренных федеральным законом. Полномочия депутата прекращаются со дня начала работы Совета депутатов нового созыва.».</w:t>
      </w:r>
    </w:p>
    <w:p w:rsidR="00F34E7D" w:rsidRDefault="00F34E7D" w:rsidP="00D95E78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044018">
        <w:rPr>
          <w:b/>
          <w:bCs/>
          <w:sz w:val="28"/>
          <w:szCs w:val="28"/>
        </w:rPr>
        <w:t xml:space="preserve">В статье </w:t>
      </w:r>
      <w:r>
        <w:rPr>
          <w:b/>
          <w:bCs/>
          <w:sz w:val="28"/>
          <w:szCs w:val="28"/>
        </w:rPr>
        <w:t>26</w:t>
      </w:r>
      <w:r w:rsidRPr="00044018">
        <w:rPr>
          <w:b/>
          <w:bCs/>
          <w:sz w:val="28"/>
          <w:szCs w:val="28"/>
        </w:rPr>
        <w:t xml:space="preserve"> «</w:t>
      </w:r>
      <w:r>
        <w:rPr>
          <w:b/>
          <w:bCs/>
          <w:sz w:val="28"/>
          <w:szCs w:val="28"/>
        </w:rPr>
        <w:t xml:space="preserve">Досрочное прекращение полномочий Главы поселения </w:t>
      </w:r>
      <w:r w:rsidRPr="00044018">
        <w:rPr>
          <w:b/>
          <w:bCs/>
          <w:sz w:val="28"/>
          <w:szCs w:val="28"/>
        </w:rPr>
        <w:t>»</w:t>
      </w:r>
      <w:r>
        <w:rPr>
          <w:sz w:val="28"/>
          <w:szCs w:val="28"/>
        </w:rPr>
        <w:t>:</w:t>
      </w:r>
    </w:p>
    <w:p w:rsidR="00F34E7D" w:rsidRDefault="00F34E7D" w:rsidP="001B1839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часть 1 дополнить пунктом 14.1 следующего содержания:</w:t>
      </w:r>
    </w:p>
    <w:p w:rsidR="00F34E7D" w:rsidRDefault="00F34E7D" w:rsidP="001B1839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«14.1) допущение Главой муниципального образования, местной администрацией,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расы, национальности, языка, отношения к религии и других обстоятельств, ограничения прав и дискриминации по признакам расовой, национальной, языковой или религиозной принадлежности, если это повлекло нарушение межнационального и межконфессионального согласия и способствовало возникновению межнациональных (межэтнических) и межконфессиональных конфликтов.</w:t>
      </w:r>
    </w:p>
    <w:p w:rsidR="00F34E7D" w:rsidRDefault="00F34E7D" w:rsidP="001B1839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:rsidR="00F34E7D" w:rsidRDefault="00F34E7D" w:rsidP="001B1839">
      <w:pPr>
        <w:tabs>
          <w:tab w:val="left" w:pos="72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606E09">
        <w:rPr>
          <w:sz w:val="28"/>
          <w:szCs w:val="28"/>
        </w:rPr>
        <w:t>. </w:t>
      </w:r>
      <w:r w:rsidRPr="00044018">
        <w:rPr>
          <w:b/>
          <w:bCs/>
          <w:sz w:val="28"/>
          <w:szCs w:val="28"/>
        </w:rPr>
        <w:t xml:space="preserve">В статье </w:t>
      </w:r>
      <w:r>
        <w:rPr>
          <w:b/>
          <w:bCs/>
          <w:sz w:val="28"/>
          <w:szCs w:val="28"/>
        </w:rPr>
        <w:t>28</w:t>
      </w:r>
      <w:r w:rsidRPr="00044018">
        <w:rPr>
          <w:b/>
          <w:bCs/>
          <w:sz w:val="28"/>
          <w:szCs w:val="28"/>
        </w:rPr>
        <w:t xml:space="preserve"> «Полномочия </w:t>
      </w:r>
      <w:r>
        <w:rPr>
          <w:b/>
          <w:bCs/>
          <w:sz w:val="28"/>
          <w:szCs w:val="28"/>
        </w:rPr>
        <w:t xml:space="preserve"> </w:t>
      </w:r>
      <w:r w:rsidRPr="00044018">
        <w:rPr>
          <w:b/>
          <w:bCs/>
          <w:sz w:val="28"/>
          <w:szCs w:val="28"/>
        </w:rPr>
        <w:t>администрации»</w:t>
      </w:r>
      <w:r>
        <w:rPr>
          <w:sz w:val="28"/>
          <w:szCs w:val="28"/>
        </w:rPr>
        <w:t>:</w:t>
      </w:r>
    </w:p>
    <w:p w:rsidR="00F34E7D" w:rsidRDefault="00F34E7D" w:rsidP="001B1839">
      <w:pPr>
        <w:tabs>
          <w:tab w:val="left" w:pos="72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Часть 1. дополнить пунктами 5.1 и 9.1 следующего содержания:</w:t>
      </w:r>
    </w:p>
    <w:p w:rsidR="00F34E7D" w:rsidRDefault="00F34E7D" w:rsidP="001B1839">
      <w:pPr>
        <w:tabs>
          <w:tab w:val="left" w:pos="72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«5.1) разработка и утверждение программ комплексного развития систем коммунальной инфраструктуры поселений, требования к которым устанавливаются Правительством Российской Федерации;</w:t>
      </w:r>
    </w:p>
    <w:p w:rsidR="00F34E7D" w:rsidRDefault="00F34E7D" w:rsidP="001B1839">
      <w:pPr>
        <w:tabs>
          <w:tab w:val="left" w:pos="72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9.1)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 конфликтов;»</w:t>
      </w:r>
    </w:p>
    <w:p w:rsidR="00F34E7D" w:rsidRPr="00606E09" w:rsidRDefault="00F34E7D" w:rsidP="001B1839">
      <w:pPr>
        <w:tabs>
          <w:tab w:val="left" w:pos="72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06E09">
        <w:rPr>
          <w:sz w:val="28"/>
          <w:szCs w:val="28"/>
        </w:rPr>
        <w:t xml:space="preserve">пункт </w:t>
      </w:r>
      <w:r>
        <w:rPr>
          <w:sz w:val="28"/>
          <w:szCs w:val="28"/>
        </w:rPr>
        <w:t xml:space="preserve">25 после слов «осуществление мероприятий по» </w:t>
      </w:r>
      <w:r w:rsidRPr="00931AF9">
        <w:rPr>
          <w:sz w:val="28"/>
          <w:szCs w:val="28"/>
        </w:rPr>
        <w:t>дополнить словами «</w:t>
      </w:r>
      <w:r>
        <w:rPr>
          <w:sz w:val="28"/>
          <w:szCs w:val="28"/>
        </w:rPr>
        <w:t>территориальной обороне и</w:t>
      </w:r>
      <w:r w:rsidRPr="00931AF9">
        <w:rPr>
          <w:sz w:val="28"/>
          <w:szCs w:val="28"/>
        </w:rPr>
        <w:t>».</w:t>
      </w:r>
    </w:p>
    <w:p w:rsidR="00F34E7D" w:rsidRDefault="00F34E7D" w:rsidP="001B1839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пункт 59 изложить в следующей редакции:</w:t>
      </w:r>
    </w:p>
    <w:p w:rsidR="00F34E7D" w:rsidRDefault="00F34E7D" w:rsidP="001B1839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«59) 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учреждений;».</w:t>
      </w:r>
    </w:p>
    <w:p w:rsidR="00F34E7D" w:rsidRDefault="00F34E7D" w:rsidP="001B1839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34E7D" w:rsidRDefault="00F34E7D" w:rsidP="001B1839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34E7D" w:rsidRDefault="00F34E7D" w:rsidP="001B1839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34E7D" w:rsidRDefault="00F34E7D" w:rsidP="001B1839">
      <w:pPr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Председатель Совета депутатов                                                      ______________                                                           </w:t>
      </w:r>
    </w:p>
    <w:p w:rsidR="00F34E7D" w:rsidRDefault="00F34E7D" w:rsidP="001B1839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34E7D" w:rsidRDefault="00F34E7D" w:rsidP="001B183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F7A45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Камского </w:t>
      </w:r>
      <w:r w:rsidRPr="009800D2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F34E7D" w:rsidRDefault="00F34E7D" w:rsidP="001B183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800D2">
        <w:rPr>
          <w:rFonts w:ascii="Times New Roman" w:hAnsi="Times New Roman" w:cs="Times New Roman"/>
          <w:sz w:val="28"/>
          <w:szCs w:val="28"/>
        </w:rPr>
        <w:t xml:space="preserve">Куйбышевского района </w:t>
      </w:r>
    </w:p>
    <w:p w:rsidR="00F34E7D" w:rsidRPr="008F7A45" w:rsidRDefault="00F34E7D" w:rsidP="001B183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800D2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9800D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________________</w:t>
      </w:r>
    </w:p>
    <w:p w:rsidR="00F34E7D" w:rsidRDefault="00F34E7D"/>
    <w:sectPr w:rsidR="00F34E7D" w:rsidSect="00E75F24">
      <w:footerReference w:type="default" r:id="rId6"/>
      <w:pgSz w:w="11906" w:h="16838"/>
      <w:pgMar w:top="1135" w:right="424" w:bottom="426" w:left="1276" w:header="709" w:footer="40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E7D" w:rsidRDefault="00F34E7D" w:rsidP="004240C2">
      <w:r>
        <w:separator/>
      </w:r>
    </w:p>
  </w:endnote>
  <w:endnote w:type="continuationSeparator" w:id="0">
    <w:p w:rsidR="00F34E7D" w:rsidRDefault="00F34E7D" w:rsidP="004240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E7D" w:rsidRDefault="00F34E7D" w:rsidP="00443274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F34E7D" w:rsidRDefault="00F34E7D" w:rsidP="00F1471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E7D" w:rsidRDefault="00F34E7D" w:rsidP="004240C2">
      <w:r>
        <w:separator/>
      </w:r>
    </w:p>
  </w:footnote>
  <w:footnote w:type="continuationSeparator" w:id="0">
    <w:p w:rsidR="00F34E7D" w:rsidRDefault="00F34E7D" w:rsidP="004240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1839"/>
    <w:rsid w:val="00000494"/>
    <w:rsid w:val="00000B40"/>
    <w:rsid w:val="00001905"/>
    <w:rsid w:val="000063D3"/>
    <w:rsid w:val="00006B4D"/>
    <w:rsid w:val="00006D96"/>
    <w:rsid w:val="0001004E"/>
    <w:rsid w:val="00010D35"/>
    <w:rsid w:val="0001307B"/>
    <w:rsid w:val="00014B5D"/>
    <w:rsid w:val="00014ED8"/>
    <w:rsid w:val="0001542C"/>
    <w:rsid w:val="000155B0"/>
    <w:rsid w:val="000155FB"/>
    <w:rsid w:val="0002238E"/>
    <w:rsid w:val="00022DE8"/>
    <w:rsid w:val="000247A9"/>
    <w:rsid w:val="00025BE7"/>
    <w:rsid w:val="000274B9"/>
    <w:rsid w:val="00030072"/>
    <w:rsid w:val="00030D5B"/>
    <w:rsid w:val="00030E70"/>
    <w:rsid w:val="0003169E"/>
    <w:rsid w:val="0003231A"/>
    <w:rsid w:val="00032348"/>
    <w:rsid w:val="00033F8B"/>
    <w:rsid w:val="000351BD"/>
    <w:rsid w:val="0003705F"/>
    <w:rsid w:val="00040413"/>
    <w:rsid w:val="000406E7"/>
    <w:rsid w:val="00041A20"/>
    <w:rsid w:val="00044018"/>
    <w:rsid w:val="0004579D"/>
    <w:rsid w:val="00051BB9"/>
    <w:rsid w:val="0005331B"/>
    <w:rsid w:val="000560DE"/>
    <w:rsid w:val="000579C4"/>
    <w:rsid w:val="000604E9"/>
    <w:rsid w:val="00066B43"/>
    <w:rsid w:val="00073798"/>
    <w:rsid w:val="0007511C"/>
    <w:rsid w:val="00075938"/>
    <w:rsid w:val="000826D1"/>
    <w:rsid w:val="00082E49"/>
    <w:rsid w:val="00084F86"/>
    <w:rsid w:val="00085019"/>
    <w:rsid w:val="000855A0"/>
    <w:rsid w:val="0008590A"/>
    <w:rsid w:val="00087C71"/>
    <w:rsid w:val="00090E77"/>
    <w:rsid w:val="00092442"/>
    <w:rsid w:val="000930C7"/>
    <w:rsid w:val="00093542"/>
    <w:rsid w:val="000936AB"/>
    <w:rsid w:val="00094559"/>
    <w:rsid w:val="00095175"/>
    <w:rsid w:val="000962E3"/>
    <w:rsid w:val="000A118C"/>
    <w:rsid w:val="000A163B"/>
    <w:rsid w:val="000A1C89"/>
    <w:rsid w:val="000A25BB"/>
    <w:rsid w:val="000A5981"/>
    <w:rsid w:val="000A6B7E"/>
    <w:rsid w:val="000A6ECD"/>
    <w:rsid w:val="000B08C2"/>
    <w:rsid w:val="000B13F6"/>
    <w:rsid w:val="000B434F"/>
    <w:rsid w:val="000B551F"/>
    <w:rsid w:val="000B6E18"/>
    <w:rsid w:val="000B7475"/>
    <w:rsid w:val="000C0DEA"/>
    <w:rsid w:val="000C1316"/>
    <w:rsid w:val="000C3890"/>
    <w:rsid w:val="000C4EAF"/>
    <w:rsid w:val="000C53CF"/>
    <w:rsid w:val="000C71F3"/>
    <w:rsid w:val="000C773F"/>
    <w:rsid w:val="000D0154"/>
    <w:rsid w:val="000D0284"/>
    <w:rsid w:val="000D3266"/>
    <w:rsid w:val="000D433D"/>
    <w:rsid w:val="000E071B"/>
    <w:rsid w:val="000E0981"/>
    <w:rsid w:val="000E0CF5"/>
    <w:rsid w:val="000E0D98"/>
    <w:rsid w:val="000E0E5A"/>
    <w:rsid w:val="000E1D85"/>
    <w:rsid w:val="000E5A1F"/>
    <w:rsid w:val="000E697E"/>
    <w:rsid w:val="000F1618"/>
    <w:rsid w:val="000F1F7D"/>
    <w:rsid w:val="000F397B"/>
    <w:rsid w:val="000F555C"/>
    <w:rsid w:val="000F6132"/>
    <w:rsid w:val="000F6468"/>
    <w:rsid w:val="000F6999"/>
    <w:rsid w:val="00102E34"/>
    <w:rsid w:val="0010631D"/>
    <w:rsid w:val="00107655"/>
    <w:rsid w:val="00107BF3"/>
    <w:rsid w:val="001112EA"/>
    <w:rsid w:val="0011197B"/>
    <w:rsid w:val="00115F4E"/>
    <w:rsid w:val="00117B94"/>
    <w:rsid w:val="0012025B"/>
    <w:rsid w:val="00120539"/>
    <w:rsid w:val="00121E3B"/>
    <w:rsid w:val="001227BD"/>
    <w:rsid w:val="00126AB2"/>
    <w:rsid w:val="0012793E"/>
    <w:rsid w:val="00131D28"/>
    <w:rsid w:val="0013328C"/>
    <w:rsid w:val="001362CB"/>
    <w:rsid w:val="00136CA7"/>
    <w:rsid w:val="00136D34"/>
    <w:rsid w:val="00137908"/>
    <w:rsid w:val="00137A80"/>
    <w:rsid w:val="00140587"/>
    <w:rsid w:val="001409D8"/>
    <w:rsid w:val="00142879"/>
    <w:rsid w:val="0014381B"/>
    <w:rsid w:val="001469D3"/>
    <w:rsid w:val="00150164"/>
    <w:rsid w:val="00150C7C"/>
    <w:rsid w:val="00153C75"/>
    <w:rsid w:val="00153C99"/>
    <w:rsid w:val="00153F43"/>
    <w:rsid w:val="00154F56"/>
    <w:rsid w:val="0015588D"/>
    <w:rsid w:val="00155CCD"/>
    <w:rsid w:val="001565E0"/>
    <w:rsid w:val="00156744"/>
    <w:rsid w:val="00160BD0"/>
    <w:rsid w:val="0016106A"/>
    <w:rsid w:val="00162C8B"/>
    <w:rsid w:val="001637F9"/>
    <w:rsid w:val="00164D38"/>
    <w:rsid w:val="00165211"/>
    <w:rsid w:val="00167C16"/>
    <w:rsid w:val="00171533"/>
    <w:rsid w:val="00173711"/>
    <w:rsid w:val="001737D0"/>
    <w:rsid w:val="00173EE5"/>
    <w:rsid w:val="00174E19"/>
    <w:rsid w:val="001755A8"/>
    <w:rsid w:val="00175B97"/>
    <w:rsid w:val="0017606B"/>
    <w:rsid w:val="0018044C"/>
    <w:rsid w:val="00183636"/>
    <w:rsid w:val="00184050"/>
    <w:rsid w:val="00184170"/>
    <w:rsid w:val="001844C3"/>
    <w:rsid w:val="001854E2"/>
    <w:rsid w:val="00185C6E"/>
    <w:rsid w:val="00186FB9"/>
    <w:rsid w:val="0019328A"/>
    <w:rsid w:val="001A1F54"/>
    <w:rsid w:val="001A20BB"/>
    <w:rsid w:val="001A4619"/>
    <w:rsid w:val="001A531B"/>
    <w:rsid w:val="001A6900"/>
    <w:rsid w:val="001B025D"/>
    <w:rsid w:val="001B0522"/>
    <w:rsid w:val="001B112C"/>
    <w:rsid w:val="001B1839"/>
    <w:rsid w:val="001B20D7"/>
    <w:rsid w:val="001B22B7"/>
    <w:rsid w:val="001B4539"/>
    <w:rsid w:val="001B4FC4"/>
    <w:rsid w:val="001B5E98"/>
    <w:rsid w:val="001C08B6"/>
    <w:rsid w:val="001C1DDE"/>
    <w:rsid w:val="001C44AD"/>
    <w:rsid w:val="001C4EA5"/>
    <w:rsid w:val="001C62C0"/>
    <w:rsid w:val="001D0AE6"/>
    <w:rsid w:val="001D1912"/>
    <w:rsid w:val="001D1BF5"/>
    <w:rsid w:val="001D2859"/>
    <w:rsid w:val="001D297A"/>
    <w:rsid w:val="001D2EEB"/>
    <w:rsid w:val="001D5D2B"/>
    <w:rsid w:val="001E0B75"/>
    <w:rsid w:val="001E4C34"/>
    <w:rsid w:val="001E5A9A"/>
    <w:rsid w:val="001E60E8"/>
    <w:rsid w:val="001E6FB9"/>
    <w:rsid w:val="001F020E"/>
    <w:rsid w:val="001F1FDC"/>
    <w:rsid w:val="002045C3"/>
    <w:rsid w:val="00205214"/>
    <w:rsid w:val="00207779"/>
    <w:rsid w:val="00207CE5"/>
    <w:rsid w:val="0021004B"/>
    <w:rsid w:val="0021059F"/>
    <w:rsid w:val="00210BFE"/>
    <w:rsid w:val="00212225"/>
    <w:rsid w:val="002131C3"/>
    <w:rsid w:val="002139C8"/>
    <w:rsid w:val="00213D49"/>
    <w:rsid w:val="002227FE"/>
    <w:rsid w:val="00223621"/>
    <w:rsid w:val="002258A5"/>
    <w:rsid w:val="00226BFF"/>
    <w:rsid w:val="00226FC4"/>
    <w:rsid w:val="002279DC"/>
    <w:rsid w:val="00232152"/>
    <w:rsid w:val="002332F5"/>
    <w:rsid w:val="00233E37"/>
    <w:rsid w:val="00233FB4"/>
    <w:rsid w:val="002348D2"/>
    <w:rsid w:val="00235CA8"/>
    <w:rsid w:val="00237FD2"/>
    <w:rsid w:val="00240289"/>
    <w:rsid w:val="002410AC"/>
    <w:rsid w:val="00242E4C"/>
    <w:rsid w:val="0024370B"/>
    <w:rsid w:val="00245A01"/>
    <w:rsid w:val="0025012D"/>
    <w:rsid w:val="00251E12"/>
    <w:rsid w:val="00255557"/>
    <w:rsid w:val="002569EB"/>
    <w:rsid w:val="00256B6E"/>
    <w:rsid w:val="00260710"/>
    <w:rsid w:val="00263062"/>
    <w:rsid w:val="00264946"/>
    <w:rsid w:val="00265CFA"/>
    <w:rsid w:val="0026667F"/>
    <w:rsid w:val="00266B3E"/>
    <w:rsid w:val="0026708C"/>
    <w:rsid w:val="002672B6"/>
    <w:rsid w:val="00274219"/>
    <w:rsid w:val="002747BF"/>
    <w:rsid w:val="0027657C"/>
    <w:rsid w:val="0027705E"/>
    <w:rsid w:val="002802F4"/>
    <w:rsid w:val="00281414"/>
    <w:rsid w:val="002838C9"/>
    <w:rsid w:val="00283B5B"/>
    <w:rsid w:val="00285956"/>
    <w:rsid w:val="00285981"/>
    <w:rsid w:val="002860AC"/>
    <w:rsid w:val="00290F84"/>
    <w:rsid w:val="0029144E"/>
    <w:rsid w:val="00291BFF"/>
    <w:rsid w:val="002927A8"/>
    <w:rsid w:val="00292CD1"/>
    <w:rsid w:val="002937D8"/>
    <w:rsid w:val="00293EA9"/>
    <w:rsid w:val="00295267"/>
    <w:rsid w:val="00295B54"/>
    <w:rsid w:val="002A4C7B"/>
    <w:rsid w:val="002A51B6"/>
    <w:rsid w:val="002A6C58"/>
    <w:rsid w:val="002A724F"/>
    <w:rsid w:val="002B1DA0"/>
    <w:rsid w:val="002B2E87"/>
    <w:rsid w:val="002B3196"/>
    <w:rsid w:val="002B4F3A"/>
    <w:rsid w:val="002B6EE5"/>
    <w:rsid w:val="002C1B6C"/>
    <w:rsid w:val="002C1DF3"/>
    <w:rsid w:val="002C33D7"/>
    <w:rsid w:val="002C36E2"/>
    <w:rsid w:val="002D0AD4"/>
    <w:rsid w:val="002D49C8"/>
    <w:rsid w:val="002D4E0F"/>
    <w:rsid w:val="002D583A"/>
    <w:rsid w:val="002D6349"/>
    <w:rsid w:val="002D766B"/>
    <w:rsid w:val="002E0609"/>
    <w:rsid w:val="002E2370"/>
    <w:rsid w:val="002E5BFB"/>
    <w:rsid w:val="002E6BE4"/>
    <w:rsid w:val="002E7E62"/>
    <w:rsid w:val="002F0E41"/>
    <w:rsid w:val="002F0E4B"/>
    <w:rsid w:val="002F240C"/>
    <w:rsid w:val="002F3899"/>
    <w:rsid w:val="002F4036"/>
    <w:rsid w:val="003024EE"/>
    <w:rsid w:val="003062FA"/>
    <w:rsid w:val="00306463"/>
    <w:rsid w:val="00307DCE"/>
    <w:rsid w:val="00310DEA"/>
    <w:rsid w:val="00312964"/>
    <w:rsid w:val="003131D7"/>
    <w:rsid w:val="0031391F"/>
    <w:rsid w:val="00314129"/>
    <w:rsid w:val="00314383"/>
    <w:rsid w:val="00315AB6"/>
    <w:rsid w:val="00317B92"/>
    <w:rsid w:val="00320B06"/>
    <w:rsid w:val="00321B92"/>
    <w:rsid w:val="00322A12"/>
    <w:rsid w:val="00323A94"/>
    <w:rsid w:val="00325A6B"/>
    <w:rsid w:val="003313F4"/>
    <w:rsid w:val="00334157"/>
    <w:rsid w:val="003342F0"/>
    <w:rsid w:val="00334ED6"/>
    <w:rsid w:val="00335A8E"/>
    <w:rsid w:val="00336983"/>
    <w:rsid w:val="00337CDC"/>
    <w:rsid w:val="003411CA"/>
    <w:rsid w:val="00342D23"/>
    <w:rsid w:val="00343191"/>
    <w:rsid w:val="00345734"/>
    <w:rsid w:val="003519C1"/>
    <w:rsid w:val="00351C64"/>
    <w:rsid w:val="00354C88"/>
    <w:rsid w:val="00355E6B"/>
    <w:rsid w:val="003578C4"/>
    <w:rsid w:val="00360038"/>
    <w:rsid w:val="00361020"/>
    <w:rsid w:val="00363D5B"/>
    <w:rsid w:val="00364A47"/>
    <w:rsid w:val="00365105"/>
    <w:rsid w:val="003667B6"/>
    <w:rsid w:val="00371FF6"/>
    <w:rsid w:val="003733F3"/>
    <w:rsid w:val="003751DA"/>
    <w:rsid w:val="00377CAA"/>
    <w:rsid w:val="00380A4D"/>
    <w:rsid w:val="00382ED9"/>
    <w:rsid w:val="00384A41"/>
    <w:rsid w:val="00387864"/>
    <w:rsid w:val="00390F9C"/>
    <w:rsid w:val="00391F4E"/>
    <w:rsid w:val="003928AA"/>
    <w:rsid w:val="00392CCC"/>
    <w:rsid w:val="00392DD6"/>
    <w:rsid w:val="00395507"/>
    <w:rsid w:val="003A268E"/>
    <w:rsid w:val="003A4461"/>
    <w:rsid w:val="003A56B6"/>
    <w:rsid w:val="003A708C"/>
    <w:rsid w:val="003A7939"/>
    <w:rsid w:val="003B095C"/>
    <w:rsid w:val="003B1EC6"/>
    <w:rsid w:val="003B542D"/>
    <w:rsid w:val="003B70E2"/>
    <w:rsid w:val="003C0AA6"/>
    <w:rsid w:val="003C1068"/>
    <w:rsid w:val="003C4325"/>
    <w:rsid w:val="003C67B4"/>
    <w:rsid w:val="003C7F44"/>
    <w:rsid w:val="003D14BF"/>
    <w:rsid w:val="003D3147"/>
    <w:rsid w:val="003D3213"/>
    <w:rsid w:val="003D348B"/>
    <w:rsid w:val="003D34AD"/>
    <w:rsid w:val="003D63C0"/>
    <w:rsid w:val="003D6947"/>
    <w:rsid w:val="003D7731"/>
    <w:rsid w:val="003E295D"/>
    <w:rsid w:val="003E44D0"/>
    <w:rsid w:val="003E5E6D"/>
    <w:rsid w:val="003E79FE"/>
    <w:rsid w:val="003E7A8A"/>
    <w:rsid w:val="003E7BC5"/>
    <w:rsid w:val="003F0DDE"/>
    <w:rsid w:val="003F1612"/>
    <w:rsid w:val="003F55B2"/>
    <w:rsid w:val="003F67C2"/>
    <w:rsid w:val="003F6B4B"/>
    <w:rsid w:val="003F6E31"/>
    <w:rsid w:val="004008FC"/>
    <w:rsid w:val="00401EA2"/>
    <w:rsid w:val="00407B96"/>
    <w:rsid w:val="00410708"/>
    <w:rsid w:val="00412E91"/>
    <w:rsid w:val="00416127"/>
    <w:rsid w:val="00417709"/>
    <w:rsid w:val="004201E1"/>
    <w:rsid w:val="00422B9D"/>
    <w:rsid w:val="004240C2"/>
    <w:rsid w:val="0042448A"/>
    <w:rsid w:val="00426153"/>
    <w:rsid w:val="00426CE6"/>
    <w:rsid w:val="00427390"/>
    <w:rsid w:val="004327E6"/>
    <w:rsid w:val="00433578"/>
    <w:rsid w:val="00433A45"/>
    <w:rsid w:val="004352C0"/>
    <w:rsid w:val="00435DFD"/>
    <w:rsid w:val="00436A2D"/>
    <w:rsid w:val="00437283"/>
    <w:rsid w:val="00440220"/>
    <w:rsid w:val="004421FC"/>
    <w:rsid w:val="0044284C"/>
    <w:rsid w:val="00443274"/>
    <w:rsid w:val="004439DF"/>
    <w:rsid w:val="00447609"/>
    <w:rsid w:val="00452EB5"/>
    <w:rsid w:val="00453B47"/>
    <w:rsid w:val="00454876"/>
    <w:rsid w:val="00454B77"/>
    <w:rsid w:val="00462322"/>
    <w:rsid w:val="00462332"/>
    <w:rsid w:val="00462BF1"/>
    <w:rsid w:val="004651F6"/>
    <w:rsid w:val="004665D2"/>
    <w:rsid w:val="00467573"/>
    <w:rsid w:val="00470F09"/>
    <w:rsid w:val="00472B8F"/>
    <w:rsid w:val="00473B16"/>
    <w:rsid w:val="00475990"/>
    <w:rsid w:val="00477F76"/>
    <w:rsid w:val="004810D9"/>
    <w:rsid w:val="0048264C"/>
    <w:rsid w:val="0048302A"/>
    <w:rsid w:val="004839FD"/>
    <w:rsid w:val="0048434E"/>
    <w:rsid w:val="00484711"/>
    <w:rsid w:val="00485701"/>
    <w:rsid w:val="004873BF"/>
    <w:rsid w:val="00487F2C"/>
    <w:rsid w:val="0049028B"/>
    <w:rsid w:val="00491E21"/>
    <w:rsid w:val="0049470F"/>
    <w:rsid w:val="00495236"/>
    <w:rsid w:val="004A1F41"/>
    <w:rsid w:val="004A25D4"/>
    <w:rsid w:val="004A2832"/>
    <w:rsid w:val="004A31D8"/>
    <w:rsid w:val="004A4465"/>
    <w:rsid w:val="004A46CE"/>
    <w:rsid w:val="004A618A"/>
    <w:rsid w:val="004A63A6"/>
    <w:rsid w:val="004A75C2"/>
    <w:rsid w:val="004B0197"/>
    <w:rsid w:val="004B032A"/>
    <w:rsid w:val="004B0D72"/>
    <w:rsid w:val="004B0FA7"/>
    <w:rsid w:val="004B162F"/>
    <w:rsid w:val="004B17F1"/>
    <w:rsid w:val="004B3295"/>
    <w:rsid w:val="004B3C68"/>
    <w:rsid w:val="004B5E2B"/>
    <w:rsid w:val="004B7158"/>
    <w:rsid w:val="004C120A"/>
    <w:rsid w:val="004C17C9"/>
    <w:rsid w:val="004C1ECF"/>
    <w:rsid w:val="004C24B4"/>
    <w:rsid w:val="004C64F1"/>
    <w:rsid w:val="004C7D8C"/>
    <w:rsid w:val="004D1819"/>
    <w:rsid w:val="004D3AED"/>
    <w:rsid w:val="004D4295"/>
    <w:rsid w:val="004D42F9"/>
    <w:rsid w:val="004E2E3A"/>
    <w:rsid w:val="004E4B59"/>
    <w:rsid w:val="004E5EFF"/>
    <w:rsid w:val="004E666F"/>
    <w:rsid w:val="004E7B3E"/>
    <w:rsid w:val="004F2546"/>
    <w:rsid w:val="004F25E6"/>
    <w:rsid w:val="004F296E"/>
    <w:rsid w:val="004F6D3D"/>
    <w:rsid w:val="0050033A"/>
    <w:rsid w:val="00502CEE"/>
    <w:rsid w:val="005058CC"/>
    <w:rsid w:val="00505C38"/>
    <w:rsid w:val="0050664D"/>
    <w:rsid w:val="00507D72"/>
    <w:rsid w:val="005101AA"/>
    <w:rsid w:val="005119A1"/>
    <w:rsid w:val="00513DB7"/>
    <w:rsid w:val="0051425B"/>
    <w:rsid w:val="00515915"/>
    <w:rsid w:val="00516E3A"/>
    <w:rsid w:val="0052198A"/>
    <w:rsid w:val="00521CE9"/>
    <w:rsid w:val="00521FA6"/>
    <w:rsid w:val="00523DA2"/>
    <w:rsid w:val="00524575"/>
    <w:rsid w:val="0052489C"/>
    <w:rsid w:val="00525D99"/>
    <w:rsid w:val="00526334"/>
    <w:rsid w:val="0052686D"/>
    <w:rsid w:val="00530CA0"/>
    <w:rsid w:val="005328F0"/>
    <w:rsid w:val="00533BB0"/>
    <w:rsid w:val="0053795C"/>
    <w:rsid w:val="00542381"/>
    <w:rsid w:val="005431E7"/>
    <w:rsid w:val="005433DB"/>
    <w:rsid w:val="005504DD"/>
    <w:rsid w:val="00551275"/>
    <w:rsid w:val="00551634"/>
    <w:rsid w:val="00553911"/>
    <w:rsid w:val="005549BF"/>
    <w:rsid w:val="00556DCF"/>
    <w:rsid w:val="00563102"/>
    <w:rsid w:val="00563390"/>
    <w:rsid w:val="005635C9"/>
    <w:rsid w:val="00563CF1"/>
    <w:rsid w:val="00564515"/>
    <w:rsid w:val="00567ABB"/>
    <w:rsid w:val="0057046D"/>
    <w:rsid w:val="00573DF1"/>
    <w:rsid w:val="005753B0"/>
    <w:rsid w:val="00575DBC"/>
    <w:rsid w:val="005766C9"/>
    <w:rsid w:val="00576B7D"/>
    <w:rsid w:val="005815F1"/>
    <w:rsid w:val="00581C57"/>
    <w:rsid w:val="00590AD9"/>
    <w:rsid w:val="00591551"/>
    <w:rsid w:val="005917F5"/>
    <w:rsid w:val="005920F7"/>
    <w:rsid w:val="00593CF4"/>
    <w:rsid w:val="005947B5"/>
    <w:rsid w:val="005948F1"/>
    <w:rsid w:val="00596560"/>
    <w:rsid w:val="00596D0E"/>
    <w:rsid w:val="005A08AD"/>
    <w:rsid w:val="005A0F00"/>
    <w:rsid w:val="005A2E73"/>
    <w:rsid w:val="005B05B8"/>
    <w:rsid w:val="005B0790"/>
    <w:rsid w:val="005B32CD"/>
    <w:rsid w:val="005B44C6"/>
    <w:rsid w:val="005B4EC8"/>
    <w:rsid w:val="005B50D9"/>
    <w:rsid w:val="005B78FE"/>
    <w:rsid w:val="005C03E2"/>
    <w:rsid w:val="005C05AA"/>
    <w:rsid w:val="005C12D5"/>
    <w:rsid w:val="005C1E4C"/>
    <w:rsid w:val="005C23A1"/>
    <w:rsid w:val="005C2EC4"/>
    <w:rsid w:val="005C5042"/>
    <w:rsid w:val="005C6F68"/>
    <w:rsid w:val="005D206A"/>
    <w:rsid w:val="005D4FD0"/>
    <w:rsid w:val="005D5049"/>
    <w:rsid w:val="005D7296"/>
    <w:rsid w:val="005D7E71"/>
    <w:rsid w:val="005E1397"/>
    <w:rsid w:val="005E5002"/>
    <w:rsid w:val="005E628B"/>
    <w:rsid w:val="005F05F9"/>
    <w:rsid w:val="005F1651"/>
    <w:rsid w:val="005F4932"/>
    <w:rsid w:val="005F50AA"/>
    <w:rsid w:val="005F7965"/>
    <w:rsid w:val="006017A9"/>
    <w:rsid w:val="00601BE5"/>
    <w:rsid w:val="0060290F"/>
    <w:rsid w:val="00602F86"/>
    <w:rsid w:val="0060496F"/>
    <w:rsid w:val="006049D4"/>
    <w:rsid w:val="00605FD7"/>
    <w:rsid w:val="00606C58"/>
    <w:rsid w:val="00606E09"/>
    <w:rsid w:val="00610D0C"/>
    <w:rsid w:val="00611233"/>
    <w:rsid w:val="0061247F"/>
    <w:rsid w:val="00612E64"/>
    <w:rsid w:val="00613AC7"/>
    <w:rsid w:val="00616EE5"/>
    <w:rsid w:val="00620AAD"/>
    <w:rsid w:val="00621115"/>
    <w:rsid w:val="006229D9"/>
    <w:rsid w:val="006251DD"/>
    <w:rsid w:val="0062640C"/>
    <w:rsid w:val="00626F70"/>
    <w:rsid w:val="006301D4"/>
    <w:rsid w:val="006333EC"/>
    <w:rsid w:val="00633CCC"/>
    <w:rsid w:val="00637703"/>
    <w:rsid w:val="00640B64"/>
    <w:rsid w:val="00641293"/>
    <w:rsid w:val="0064142C"/>
    <w:rsid w:val="0064207C"/>
    <w:rsid w:val="00642755"/>
    <w:rsid w:val="006452F4"/>
    <w:rsid w:val="006512C8"/>
    <w:rsid w:val="00652193"/>
    <w:rsid w:val="006528CA"/>
    <w:rsid w:val="00654C0E"/>
    <w:rsid w:val="00655131"/>
    <w:rsid w:val="00656785"/>
    <w:rsid w:val="00656D98"/>
    <w:rsid w:val="006612C3"/>
    <w:rsid w:val="00661DAC"/>
    <w:rsid w:val="00662629"/>
    <w:rsid w:val="00662F67"/>
    <w:rsid w:val="00667560"/>
    <w:rsid w:val="00673990"/>
    <w:rsid w:val="00673A61"/>
    <w:rsid w:val="00673EEA"/>
    <w:rsid w:val="00682133"/>
    <w:rsid w:val="006831BB"/>
    <w:rsid w:val="00690107"/>
    <w:rsid w:val="00690F97"/>
    <w:rsid w:val="00693EC7"/>
    <w:rsid w:val="006944A0"/>
    <w:rsid w:val="006946C2"/>
    <w:rsid w:val="00694751"/>
    <w:rsid w:val="006955E9"/>
    <w:rsid w:val="006A0162"/>
    <w:rsid w:val="006A0AB0"/>
    <w:rsid w:val="006A2251"/>
    <w:rsid w:val="006A240E"/>
    <w:rsid w:val="006A6CFE"/>
    <w:rsid w:val="006A75CA"/>
    <w:rsid w:val="006A7EF5"/>
    <w:rsid w:val="006B0267"/>
    <w:rsid w:val="006B05BF"/>
    <w:rsid w:val="006B3A16"/>
    <w:rsid w:val="006B426F"/>
    <w:rsid w:val="006B642D"/>
    <w:rsid w:val="006B67A3"/>
    <w:rsid w:val="006B68B5"/>
    <w:rsid w:val="006C3665"/>
    <w:rsid w:val="006C3B11"/>
    <w:rsid w:val="006C4C93"/>
    <w:rsid w:val="006C4DB3"/>
    <w:rsid w:val="006C56BC"/>
    <w:rsid w:val="006C6273"/>
    <w:rsid w:val="006C7DB9"/>
    <w:rsid w:val="006D1303"/>
    <w:rsid w:val="006D1324"/>
    <w:rsid w:val="006D336F"/>
    <w:rsid w:val="006D5EF0"/>
    <w:rsid w:val="006D5FBA"/>
    <w:rsid w:val="006D67CA"/>
    <w:rsid w:val="006E0650"/>
    <w:rsid w:val="006E0D77"/>
    <w:rsid w:val="006E113B"/>
    <w:rsid w:val="006E1E09"/>
    <w:rsid w:val="006E2000"/>
    <w:rsid w:val="006E72D0"/>
    <w:rsid w:val="006F0C3F"/>
    <w:rsid w:val="006F242B"/>
    <w:rsid w:val="006F3C30"/>
    <w:rsid w:val="00700C2C"/>
    <w:rsid w:val="00700D6D"/>
    <w:rsid w:val="00702257"/>
    <w:rsid w:val="0070348B"/>
    <w:rsid w:val="007054E6"/>
    <w:rsid w:val="007058E2"/>
    <w:rsid w:val="00706C32"/>
    <w:rsid w:val="0071149B"/>
    <w:rsid w:val="0071166E"/>
    <w:rsid w:val="00711AD4"/>
    <w:rsid w:val="007128F8"/>
    <w:rsid w:val="00713D29"/>
    <w:rsid w:val="00715B8F"/>
    <w:rsid w:val="00720168"/>
    <w:rsid w:val="00720CFF"/>
    <w:rsid w:val="00723164"/>
    <w:rsid w:val="00726FE8"/>
    <w:rsid w:val="00730549"/>
    <w:rsid w:val="00730BC8"/>
    <w:rsid w:val="00731648"/>
    <w:rsid w:val="007325FD"/>
    <w:rsid w:val="007328BF"/>
    <w:rsid w:val="00733299"/>
    <w:rsid w:val="007345A4"/>
    <w:rsid w:val="00740465"/>
    <w:rsid w:val="00741515"/>
    <w:rsid w:val="00746101"/>
    <w:rsid w:val="00746253"/>
    <w:rsid w:val="00750A9A"/>
    <w:rsid w:val="00752927"/>
    <w:rsid w:val="00752982"/>
    <w:rsid w:val="00752AA0"/>
    <w:rsid w:val="00755876"/>
    <w:rsid w:val="00755EA1"/>
    <w:rsid w:val="00757494"/>
    <w:rsid w:val="00757A1E"/>
    <w:rsid w:val="00763682"/>
    <w:rsid w:val="007655E0"/>
    <w:rsid w:val="00765BF0"/>
    <w:rsid w:val="00766D0A"/>
    <w:rsid w:val="00766D78"/>
    <w:rsid w:val="00766E80"/>
    <w:rsid w:val="00771BA6"/>
    <w:rsid w:val="00771C92"/>
    <w:rsid w:val="00773EF9"/>
    <w:rsid w:val="007746E0"/>
    <w:rsid w:val="007749E4"/>
    <w:rsid w:val="00776248"/>
    <w:rsid w:val="0078114C"/>
    <w:rsid w:val="00782FD1"/>
    <w:rsid w:val="007833E2"/>
    <w:rsid w:val="007839E2"/>
    <w:rsid w:val="00783B21"/>
    <w:rsid w:val="00783D06"/>
    <w:rsid w:val="00783DCF"/>
    <w:rsid w:val="007858A8"/>
    <w:rsid w:val="00786697"/>
    <w:rsid w:val="00786CC6"/>
    <w:rsid w:val="00790615"/>
    <w:rsid w:val="00790795"/>
    <w:rsid w:val="0079092C"/>
    <w:rsid w:val="00791259"/>
    <w:rsid w:val="007912D4"/>
    <w:rsid w:val="007920E7"/>
    <w:rsid w:val="00792AC2"/>
    <w:rsid w:val="00793943"/>
    <w:rsid w:val="00796876"/>
    <w:rsid w:val="007A1B2B"/>
    <w:rsid w:val="007A1FAF"/>
    <w:rsid w:val="007A2D11"/>
    <w:rsid w:val="007A3440"/>
    <w:rsid w:val="007B0502"/>
    <w:rsid w:val="007B089C"/>
    <w:rsid w:val="007B0E0E"/>
    <w:rsid w:val="007B1A3E"/>
    <w:rsid w:val="007B33A5"/>
    <w:rsid w:val="007B46F1"/>
    <w:rsid w:val="007B6096"/>
    <w:rsid w:val="007B6C36"/>
    <w:rsid w:val="007C434A"/>
    <w:rsid w:val="007C6245"/>
    <w:rsid w:val="007C6445"/>
    <w:rsid w:val="007C6BD1"/>
    <w:rsid w:val="007D005A"/>
    <w:rsid w:val="007D0B37"/>
    <w:rsid w:val="007D1A0A"/>
    <w:rsid w:val="007D372D"/>
    <w:rsid w:val="007D39B2"/>
    <w:rsid w:val="007D3AF6"/>
    <w:rsid w:val="007D3CEF"/>
    <w:rsid w:val="007D715A"/>
    <w:rsid w:val="007E0C24"/>
    <w:rsid w:val="007E0C7F"/>
    <w:rsid w:val="007E3CB5"/>
    <w:rsid w:val="007E58A4"/>
    <w:rsid w:val="007F1346"/>
    <w:rsid w:val="007F14F8"/>
    <w:rsid w:val="007F156B"/>
    <w:rsid w:val="007F2275"/>
    <w:rsid w:val="007F2607"/>
    <w:rsid w:val="007F3906"/>
    <w:rsid w:val="007F6FE7"/>
    <w:rsid w:val="007F78CA"/>
    <w:rsid w:val="00802630"/>
    <w:rsid w:val="00802A6C"/>
    <w:rsid w:val="0080324B"/>
    <w:rsid w:val="00806D4C"/>
    <w:rsid w:val="00807D1A"/>
    <w:rsid w:val="008117CD"/>
    <w:rsid w:val="00812EEE"/>
    <w:rsid w:val="00813309"/>
    <w:rsid w:val="00813E3A"/>
    <w:rsid w:val="00817405"/>
    <w:rsid w:val="008211BE"/>
    <w:rsid w:val="0082145C"/>
    <w:rsid w:val="008216E0"/>
    <w:rsid w:val="00827053"/>
    <w:rsid w:val="008316F4"/>
    <w:rsid w:val="00832350"/>
    <w:rsid w:val="00833DA4"/>
    <w:rsid w:val="00833E50"/>
    <w:rsid w:val="008358D0"/>
    <w:rsid w:val="00836F0A"/>
    <w:rsid w:val="00840FCC"/>
    <w:rsid w:val="00841564"/>
    <w:rsid w:val="00847243"/>
    <w:rsid w:val="00851DF0"/>
    <w:rsid w:val="00854A00"/>
    <w:rsid w:val="00855121"/>
    <w:rsid w:val="00855873"/>
    <w:rsid w:val="008605EC"/>
    <w:rsid w:val="0086084B"/>
    <w:rsid w:val="00862DC1"/>
    <w:rsid w:val="00863872"/>
    <w:rsid w:val="00863DFA"/>
    <w:rsid w:val="00864264"/>
    <w:rsid w:val="00866462"/>
    <w:rsid w:val="00866BCC"/>
    <w:rsid w:val="0087449C"/>
    <w:rsid w:val="00874858"/>
    <w:rsid w:val="00875C93"/>
    <w:rsid w:val="00877B4B"/>
    <w:rsid w:val="008806F3"/>
    <w:rsid w:val="00881E89"/>
    <w:rsid w:val="00883E96"/>
    <w:rsid w:val="00886820"/>
    <w:rsid w:val="008909EB"/>
    <w:rsid w:val="00890A3B"/>
    <w:rsid w:val="00892292"/>
    <w:rsid w:val="008923A7"/>
    <w:rsid w:val="008951FE"/>
    <w:rsid w:val="00895E93"/>
    <w:rsid w:val="008A0D73"/>
    <w:rsid w:val="008A2D15"/>
    <w:rsid w:val="008A7956"/>
    <w:rsid w:val="008A7CE9"/>
    <w:rsid w:val="008B47C6"/>
    <w:rsid w:val="008B696C"/>
    <w:rsid w:val="008C22F7"/>
    <w:rsid w:val="008C2337"/>
    <w:rsid w:val="008C4EB7"/>
    <w:rsid w:val="008C6888"/>
    <w:rsid w:val="008D2048"/>
    <w:rsid w:val="008D22B7"/>
    <w:rsid w:val="008D290E"/>
    <w:rsid w:val="008D380C"/>
    <w:rsid w:val="008E155D"/>
    <w:rsid w:val="008E1E81"/>
    <w:rsid w:val="008E286D"/>
    <w:rsid w:val="008E5214"/>
    <w:rsid w:val="008E5C7F"/>
    <w:rsid w:val="008E6BCB"/>
    <w:rsid w:val="008F0130"/>
    <w:rsid w:val="008F0D00"/>
    <w:rsid w:val="008F0E0B"/>
    <w:rsid w:val="008F185D"/>
    <w:rsid w:val="008F2C1B"/>
    <w:rsid w:val="008F3024"/>
    <w:rsid w:val="008F3C09"/>
    <w:rsid w:val="008F3CCE"/>
    <w:rsid w:val="008F42EA"/>
    <w:rsid w:val="008F75B9"/>
    <w:rsid w:val="008F7A45"/>
    <w:rsid w:val="008F7D46"/>
    <w:rsid w:val="00901219"/>
    <w:rsid w:val="00903287"/>
    <w:rsid w:val="0090340C"/>
    <w:rsid w:val="00906DFA"/>
    <w:rsid w:val="00907A11"/>
    <w:rsid w:val="00907A35"/>
    <w:rsid w:val="00907CC5"/>
    <w:rsid w:val="00910F79"/>
    <w:rsid w:val="009124C7"/>
    <w:rsid w:val="00912B4B"/>
    <w:rsid w:val="00915F73"/>
    <w:rsid w:val="00917C09"/>
    <w:rsid w:val="00920102"/>
    <w:rsid w:val="00920524"/>
    <w:rsid w:val="00923951"/>
    <w:rsid w:val="009239CC"/>
    <w:rsid w:val="009247EC"/>
    <w:rsid w:val="0092485E"/>
    <w:rsid w:val="009250EC"/>
    <w:rsid w:val="0093025F"/>
    <w:rsid w:val="00931AF9"/>
    <w:rsid w:val="0093235B"/>
    <w:rsid w:val="00932A0C"/>
    <w:rsid w:val="00932A17"/>
    <w:rsid w:val="009352F5"/>
    <w:rsid w:val="009423BF"/>
    <w:rsid w:val="00942871"/>
    <w:rsid w:val="00942BD0"/>
    <w:rsid w:val="00943072"/>
    <w:rsid w:val="009503CC"/>
    <w:rsid w:val="00950AE4"/>
    <w:rsid w:val="00951CE3"/>
    <w:rsid w:val="009530CC"/>
    <w:rsid w:val="00954C8B"/>
    <w:rsid w:val="009555F5"/>
    <w:rsid w:val="00955E60"/>
    <w:rsid w:val="0095616A"/>
    <w:rsid w:val="009601B8"/>
    <w:rsid w:val="009622DB"/>
    <w:rsid w:val="0096250B"/>
    <w:rsid w:val="00962712"/>
    <w:rsid w:val="009630C4"/>
    <w:rsid w:val="009632FC"/>
    <w:rsid w:val="009640FC"/>
    <w:rsid w:val="009668B1"/>
    <w:rsid w:val="009672C7"/>
    <w:rsid w:val="00971335"/>
    <w:rsid w:val="009729DD"/>
    <w:rsid w:val="009771A0"/>
    <w:rsid w:val="009800D2"/>
    <w:rsid w:val="0098176C"/>
    <w:rsid w:val="00982DA2"/>
    <w:rsid w:val="00983B21"/>
    <w:rsid w:val="00985EC3"/>
    <w:rsid w:val="00986C79"/>
    <w:rsid w:val="00993B7E"/>
    <w:rsid w:val="009A2307"/>
    <w:rsid w:val="009A33A6"/>
    <w:rsid w:val="009A3EFF"/>
    <w:rsid w:val="009A6F4A"/>
    <w:rsid w:val="009A717A"/>
    <w:rsid w:val="009B0629"/>
    <w:rsid w:val="009B149C"/>
    <w:rsid w:val="009B2815"/>
    <w:rsid w:val="009C03E2"/>
    <w:rsid w:val="009C1561"/>
    <w:rsid w:val="009C21A3"/>
    <w:rsid w:val="009C2AD2"/>
    <w:rsid w:val="009C39A5"/>
    <w:rsid w:val="009C3B61"/>
    <w:rsid w:val="009C3C05"/>
    <w:rsid w:val="009C4430"/>
    <w:rsid w:val="009C53D4"/>
    <w:rsid w:val="009D192B"/>
    <w:rsid w:val="009D1987"/>
    <w:rsid w:val="009D4542"/>
    <w:rsid w:val="009D478E"/>
    <w:rsid w:val="009D4A97"/>
    <w:rsid w:val="009D64BB"/>
    <w:rsid w:val="009E078D"/>
    <w:rsid w:val="009E19AA"/>
    <w:rsid w:val="009F1398"/>
    <w:rsid w:val="009F1921"/>
    <w:rsid w:val="009F2728"/>
    <w:rsid w:val="009F4FE7"/>
    <w:rsid w:val="009F589A"/>
    <w:rsid w:val="009F6253"/>
    <w:rsid w:val="009F65A9"/>
    <w:rsid w:val="009F6B59"/>
    <w:rsid w:val="009F72F8"/>
    <w:rsid w:val="009F7B99"/>
    <w:rsid w:val="00A015AF"/>
    <w:rsid w:val="00A02986"/>
    <w:rsid w:val="00A04915"/>
    <w:rsid w:val="00A04F49"/>
    <w:rsid w:val="00A07F27"/>
    <w:rsid w:val="00A10859"/>
    <w:rsid w:val="00A10AB3"/>
    <w:rsid w:val="00A15842"/>
    <w:rsid w:val="00A1647B"/>
    <w:rsid w:val="00A16CC9"/>
    <w:rsid w:val="00A16D2B"/>
    <w:rsid w:val="00A17F8E"/>
    <w:rsid w:val="00A202CB"/>
    <w:rsid w:val="00A215FB"/>
    <w:rsid w:val="00A223CC"/>
    <w:rsid w:val="00A22E3F"/>
    <w:rsid w:val="00A23158"/>
    <w:rsid w:val="00A23BA0"/>
    <w:rsid w:val="00A2529F"/>
    <w:rsid w:val="00A2768D"/>
    <w:rsid w:val="00A27D78"/>
    <w:rsid w:val="00A31671"/>
    <w:rsid w:val="00A357E4"/>
    <w:rsid w:val="00A359D1"/>
    <w:rsid w:val="00A402E8"/>
    <w:rsid w:val="00A41230"/>
    <w:rsid w:val="00A41E68"/>
    <w:rsid w:val="00A44BB4"/>
    <w:rsid w:val="00A474B9"/>
    <w:rsid w:val="00A508EA"/>
    <w:rsid w:val="00A51222"/>
    <w:rsid w:val="00A54B1D"/>
    <w:rsid w:val="00A54BF1"/>
    <w:rsid w:val="00A61BC3"/>
    <w:rsid w:val="00A62D50"/>
    <w:rsid w:val="00A63EBB"/>
    <w:rsid w:val="00A6413C"/>
    <w:rsid w:val="00A66B59"/>
    <w:rsid w:val="00A67A69"/>
    <w:rsid w:val="00A75351"/>
    <w:rsid w:val="00A77676"/>
    <w:rsid w:val="00A77A6B"/>
    <w:rsid w:val="00A820F0"/>
    <w:rsid w:val="00A82575"/>
    <w:rsid w:val="00A84EB3"/>
    <w:rsid w:val="00A85F75"/>
    <w:rsid w:val="00A8652A"/>
    <w:rsid w:val="00A913ED"/>
    <w:rsid w:val="00A92BD8"/>
    <w:rsid w:val="00A94966"/>
    <w:rsid w:val="00A951CD"/>
    <w:rsid w:val="00A96789"/>
    <w:rsid w:val="00AA2ADE"/>
    <w:rsid w:val="00AA31F0"/>
    <w:rsid w:val="00AA4414"/>
    <w:rsid w:val="00AA62BF"/>
    <w:rsid w:val="00AA6395"/>
    <w:rsid w:val="00AA6613"/>
    <w:rsid w:val="00AB039E"/>
    <w:rsid w:val="00AB29CE"/>
    <w:rsid w:val="00AB2F04"/>
    <w:rsid w:val="00AB4E59"/>
    <w:rsid w:val="00AB5006"/>
    <w:rsid w:val="00AB542A"/>
    <w:rsid w:val="00AB7458"/>
    <w:rsid w:val="00AC146A"/>
    <w:rsid w:val="00AC2B96"/>
    <w:rsid w:val="00AC483C"/>
    <w:rsid w:val="00AC6070"/>
    <w:rsid w:val="00AC6170"/>
    <w:rsid w:val="00AC68D3"/>
    <w:rsid w:val="00AC7CA7"/>
    <w:rsid w:val="00AC7DB8"/>
    <w:rsid w:val="00AD6119"/>
    <w:rsid w:val="00AE08BE"/>
    <w:rsid w:val="00AE14F0"/>
    <w:rsid w:val="00AE49D3"/>
    <w:rsid w:val="00AE52B5"/>
    <w:rsid w:val="00AE6F66"/>
    <w:rsid w:val="00AE7077"/>
    <w:rsid w:val="00AE7875"/>
    <w:rsid w:val="00AE7E36"/>
    <w:rsid w:val="00AF2B99"/>
    <w:rsid w:val="00AF2C21"/>
    <w:rsid w:val="00AF31CF"/>
    <w:rsid w:val="00B048AD"/>
    <w:rsid w:val="00B04B2A"/>
    <w:rsid w:val="00B056AF"/>
    <w:rsid w:val="00B05A2E"/>
    <w:rsid w:val="00B07E4C"/>
    <w:rsid w:val="00B118F9"/>
    <w:rsid w:val="00B141D8"/>
    <w:rsid w:val="00B1472F"/>
    <w:rsid w:val="00B20C42"/>
    <w:rsid w:val="00B22E07"/>
    <w:rsid w:val="00B247CF"/>
    <w:rsid w:val="00B2746D"/>
    <w:rsid w:val="00B333D3"/>
    <w:rsid w:val="00B343C6"/>
    <w:rsid w:val="00B34580"/>
    <w:rsid w:val="00B35FAD"/>
    <w:rsid w:val="00B36750"/>
    <w:rsid w:val="00B36F57"/>
    <w:rsid w:val="00B372FF"/>
    <w:rsid w:val="00B3775B"/>
    <w:rsid w:val="00B41DB2"/>
    <w:rsid w:val="00B428D9"/>
    <w:rsid w:val="00B4351F"/>
    <w:rsid w:val="00B43559"/>
    <w:rsid w:val="00B4554D"/>
    <w:rsid w:val="00B4683A"/>
    <w:rsid w:val="00B46971"/>
    <w:rsid w:val="00B52108"/>
    <w:rsid w:val="00B52F9A"/>
    <w:rsid w:val="00B5331A"/>
    <w:rsid w:val="00B5433A"/>
    <w:rsid w:val="00B54478"/>
    <w:rsid w:val="00B55108"/>
    <w:rsid w:val="00B5564F"/>
    <w:rsid w:val="00B55FAA"/>
    <w:rsid w:val="00B56346"/>
    <w:rsid w:val="00B5686C"/>
    <w:rsid w:val="00B56F84"/>
    <w:rsid w:val="00B576C0"/>
    <w:rsid w:val="00B60971"/>
    <w:rsid w:val="00B60ABB"/>
    <w:rsid w:val="00B61437"/>
    <w:rsid w:val="00B6199B"/>
    <w:rsid w:val="00B62508"/>
    <w:rsid w:val="00B66CFC"/>
    <w:rsid w:val="00B67B8B"/>
    <w:rsid w:val="00B700E1"/>
    <w:rsid w:val="00B70C6B"/>
    <w:rsid w:val="00B74048"/>
    <w:rsid w:val="00B7478A"/>
    <w:rsid w:val="00B76C5D"/>
    <w:rsid w:val="00B76D0B"/>
    <w:rsid w:val="00B77847"/>
    <w:rsid w:val="00B80CCF"/>
    <w:rsid w:val="00B810F0"/>
    <w:rsid w:val="00B81E2C"/>
    <w:rsid w:val="00B8236C"/>
    <w:rsid w:val="00B842F4"/>
    <w:rsid w:val="00B85EB5"/>
    <w:rsid w:val="00B9195E"/>
    <w:rsid w:val="00B91B46"/>
    <w:rsid w:val="00B92059"/>
    <w:rsid w:val="00B93805"/>
    <w:rsid w:val="00B93CC4"/>
    <w:rsid w:val="00B95269"/>
    <w:rsid w:val="00B96CE0"/>
    <w:rsid w:val="00BA054B"/>
    <w:rsid w:val="00BA1217"/>
    <w:rsid w:val="00BA24CB"/>
    <w:rsid w:val="00BA2D4D"/>
    <w:rsid w:val="00BA542D"/>
    <w:rsid w:val="00BA5BF6"/>
    <w:rsid w:val="00BA5CBE"/>
    <w:rsid w:val="00BB0CE8"/>
    <w:rsid w:val="00BB0D2A"/>
    <w:rsid w:val="00BB17A5"/>
    <w:rsid w:val="00BB1E4B"/>
    <w:rsid w:val="00BB332B"/>
    <w:rsid w:val="00BB616A"/>
    <w:rsid w:val="00BB6434"/>
    <w:rsid w:val="00BC02C9"/>
    <w:rsid w:val="00BC05A9"/>
    <w:rsid w:val="00BC17DC"/>
    <w:rsid w:val="00BC1C2D"/>
    <w:rsid w:val="00BC1EFD"/>
    <w:rsid w:val="00BC2553"/>
    <w:rsid w:val="00BC6F65"/>
    <w:rsid w:val="00BC7947"/>
    <w:rsid w:val="00BD076C"/>
    <w:rsid w:val="00BD35C2"/>
    <w:rsid w:val="00BD4D98"/>
    <w:rsid w:val="00BD564E"/>
    <w:rsid w:val="00BD686A"/>
    <w:rsid w:val="00BD7626"/>
    <w:rsid w:val="00BE1B10"/>
    <w:rsid w:val="00BE20A3"/>
    <w:rsid w:val="00BE3AE5"/>
    <w:rsid w:val="00BE4D13"/>
    <w:rsid w:val="00BE568B"/>
    <w:rsid w:val="00BF09D5"/>
    <w:rsid w:val="00BF2895"/>
    <w:rsid w:val="00BF42DE"/>
    <w:rsid w:val="00BF4B7C"/>
    <w:rsid w:val="00BF511E"/>
    <w:rsid w:val="00BF61AD"/>
    <w:rsid w:val="00BF64CE"/>
    <w:rsid w:val="00C019E3"/>
    <w:rsid w:val="00C0282B"/>
    <w:rsid w:val="00C04977"/>
    <w:rsid w:val="00C051C3"/>
    <w:rsid w:val="00C059AB"/>
    <w:rsid w:val="00C0696D"/>
    <w:rsid w:val="00C10540"/>
    <w:rsid w:val="00C10C4B"/>
    <w:rsid w:val="00C12230"/>
    <w:rsid w:val="00C1255F"/>
    <w:rsid w:val="00C12AE5"/>
    <w:rsid w:val="00C145C9"/>
    <w:rsid w:val="00C155A8"/>
    <w:rsid w:val="00C162EE"/>
    <w:rsid w:val="00C17F75"/>
    <w:rsid w:val="00C17FC8"/>
    <w:rsid w:val="00C21E31"/>
    <w:rsid w:val="00C2254F"/>
    <w:rsid w:val="00C26108"/>
    <w:rsid w:val="00C2639D"/>
    <w:rsid w:val="00C26A49"/>
    <w:rsid w:val="00C338BF"/>
    <w:rsid w:val="00C342CE"/>
    <w:rsid w:val="00C34858"/>
    <w:rsid w:val="00C356D4"/>
    <w:rsid w:val="00C35D1F"/>
    <w:rsid w:val="00C36A73"/>
    <w:rsid w:val="00C36AD8"/>
    <w:rsid w:val="00C36BE9"/>
    <w:rsid w:val="00C3721A"/>
    <w:rsid w:val="00C379F6"/>
    <w:rsid w:val="00C40A83"/>
    <w:rsid w:val="00C432D4"/>
    <w:rsid w:val="00C44673"/>
    <w:rsid w:val="00C45770"/>
    <w:rsid w:val="00C475A6"/>
    <w:rsid w:val="00C47C02"/>
    <w:rsid w:val="00C50A7C"/>
    <w:rsid w:val="00C533F9"/>
    <w:rsid w:val="00C53944"/>
    <w:rsid w:val="00C54888"/>
    <w:rsid w:val="00C54CF9"/>
    <w:rsid w:val="00C57523"/>
    <w:rsid w:val="00C6098B"/>
    <w:rsid w:val="00C61925"/>
    <w:rsid w:val="00C62D98"/>
    <w:rsid w:val="00C64CF3"/>
    <w:rsid w:val="00C65313"/>
    <w:rsid w:val="00C65DD9"/>
    <w:rsid w:val="00C66FE6"/>
    <w:rsid w:val="00C67101"/>
    <w:rsid w:val="00C7045C"/>
    <w:rsid w:val="00C72C80"/>
    <w:rsid w:val="00C73A41"/>
    <w:rsid w:val="00C745EF"/>
    <w:rsid w:val="00C759EA"/>
    <w:rsid w:val="00C75A6E"/>
    <w:rsid w:val="00C76935"/>
    <w:rsid w:val="00C77A70"/>
    <w:rsid w:val="00C80977"/>
    <w:rsid w:val="00C80C30"/>
    <w:rsid w:val="00C835BF"/>
    <w:rsid w:val="00C859E5"/>
    <w:rsid w:val="00C85F90"/>
    <w:rsid w:val="00C8665E"/>
    <w:rsid w:val="00C867C5"/>
    <w:rsid w:val="00C9446D"/>
    <w:rsid w:val="00C95102"/>
    <w:rsid w:val="00C95A35"/>
    <w:rsid w:val="00C95BFA"/>
    <w:rsid w:val="00C963FA"/>
    <w:rsid w:val="00CA012C"/>
    <w:rsid w:val="00CA35BD"/>
    <w:rsid w:val="00CA4567"/>
    <w:rsid w:val="00CA51A2"/>
    <w:rsid w:val="00CA5735"/>
    <w:rsid w:val="00CA6697"/>
    <w:rsid w:val="00CB0C54"/>
    <w:rsid w:val="00CB467E"/>
    <w:rsid w:val="00CB4D64"/>
    <w:rsid w:val="00CB5E26"/>
    <w:rsid w:val="00CC07E9"/>
    <w:rsid w:val="00CC12CE"/>
    <w:rsid w:val="00CC3C9B"/>
    <w:rsid w:val="00CC5FEC"/>
    <w:rsid w:val="00CC6BA7"/>
    <w:rsid w:val="00CC75CF"/>
    <w:rsid w:val="00CD1CCC"/>
    <w:rsid w:val="00CD21B7"/>
    <w:rsid w:val="00CD266C"/>
    <w:rsid w:val="00CD2B4B"/>
    <w:rsid w:val="00CD4182"/>
    <w:rsid w:val="00CD6DE6"/>
    <w:rsid w:val="00CE0B81"/>
    <w:rsid w:val="00CE179E"/>
    <w:rsid w:val="00CE30B4"/>
    <w:rsid w:val="00CE40F8"/>
    <w:rsid w:val="00CE4703"/>
    <w:rsid w:val="00CE508C"/>
    <w:rsid w:val="00CE7532"/>
    <w:rsid w:val="00CE7FAA"/>
    <w:rsid w:val="00CF0AA4"/>
    <w:rsid w:val="00CF2EA1"/>
    <w:rsid w:val="00CF438D"/>
    <w:rsid w:val="00CF4DF0"/>
    <w:rsid w:val="00CF5422"/>
    <w:rsid w:val="00CF6BA4"/>
    <w:rsid w:val="00D00028"/>
    <w:rsid w:val="00D012D7"/>
    <w:rsid w:val="00D0653D"/>
    <w:rsid w:val="00D069AB"/>
    <w:rsid w:val="00D071BB"/>
    <w:rsid w:val="00D10B61"/>
    <w:rsid w:val="00D129E1"/>
    <w:rsid w:val="00D12C73"/>
    <w:rsid w:val="00D14798"/>
    <w:rsid w:val="00D161D2"/>
    <w:rsid w:val="00D1634B"/>
    <w:rsid w:val="00D17887"/>
    <w:rsid w:val="00D20156"/>
    <w:rsid w:val="00D21A79"/>
    <w:rsid w:val="00D2558F"/>
    <w:rsid w:val="00D258AE"/>
    <w:rsid w:val="00D26BB0"/>
    <w:rsid w:val="00D30187"/>
    <w:rsid w:val="00D31D0A"/>
    <w:rsid w:val="00D3324F"/>
    <w:rsid w:val="00D33A3C"/>
    <w:rsid w:val="00D3554A"/>
    <w:rsid w:val="00D43DC1"/>
    <w:rsid w:val="00D50786"/>
    <w:rsid w:val="00D51988"/>
    <w:rsid w:val="00D521BD"/>
    <w:rsid w:val="00D5222F"/>
    <w:rsid w:val="00D52D73"/>
    <w:rsid w:val="00D5389C"/>
    <w:rsid w:val="00D54939"/>
    <w:rsid w:val="00D55E05"/>
    <w:rsid w:val="00D565F7"/>
    <w:rsid w:val="00D56986"/>
    <w:rsid w:val="00D57E72"/>
    <w:rsid w:val="00D63DD1"/>
    <w:rsid w:val="00D65F26"/>
    <w:rsid w:val="00D66E78"/>
    <w:rsid w:val="00D70592"/>
    <w:rsid w:val="00D725B2"/>
    <w:rsid w:val="00D72770"/>
    <w:rsid w:val="00D73560"/>
    <w:rsid w:val="00D73CEB"/>
    <w:rsid w:val="00D74CAA"/>
    <w:rsid w:val="00D8048F"/>
    <w:rsid w:val="00D817FC"/>
    <w:rsid w:val="00D818F6"/>
    <w:rsid w:val="00D835AC"/>
    <w:rsid w:val="00D85CC3"/>
    <w:rsid w:val="00D8635A"/>
    <w:rsid w:val="00D86672"/>
    <w:rsid w:val="00D904BC"/>
    <w:rsid w:val="00D90646"/>
    <w:rsid w:val="00D91A12"/>
    <w:rsid w:val="00D9264E"/>
    <w:rsid w:val="00D938CB"/>
    <w:rsid w:val="00D93A4D"/>
    <w:rsid w:val="00D95138"/>
    <w:rsid w:val="00D95E78"/>
    <w:rsid w:val="00D975BD"/>
    <w:rsid w:val="00DA077B"/>
    <w:rsid w:val="00DA3204"/>
    <w:rsid w:val="00DA36F5"/>
    <w:rsid w:val="00DA49F3"/>
    <w:rsid w:val="00DA752E"/>
    <w:rsid w:val="00DA7806"/>
    <w:rsid w:val="00DB1AC2"/>
    <w:rsid w:val="00DB406C"/>
    <w:rsid w:val="00DB4618"/>
    <w:rsid w:val="00DB56F5"/>
    <w:rsid w:val="00DB7FEA"/>
    <w:rsid w:val="00DC2B3F"/>
    <w:rsid w:val="00DC35EE"/>
    <w:rsid w:val="00DC4B24"/>
    <w:rsid w:val="00DC59E9"/>
    <w:rsid w:val="00DC6B5C"/>
    <w:rsid w:val="00DD350E"/>
    <w:rsid w:val="00DD3F2E"/>
    <w:rsid w:val="00DD555B"/>
    <w:rsid w:val="00DD6B86"/>
    <w:rsid w:val="00DD6CF7"/>
    <w:rsid w:val="00DD72AD"/>
    <w:rsid w:val="00DD7340"/>
    <w:rsid w:val="00DE0AC7"/>
    <w:rsid w:val="00DE0DBB"/>
    <w:rsid w:val="00DE35E1"/>
    <w:rsid w:val="00DE4C46"/>
    <w:rsid w:val="00DE4D01"/>
    <w:rsid w:val="00DE7F5D"/>
    <w:rsid w:val="00DF0106"/>
    <w:rsid w:val="00DF335B"/>
    <w:rsid w:val="00DF34E2"/>
    <w:rsid w:val="00DF35E1"/>
    <w:rsid w:val="00DF3601"/>
    <w:rsid w:val="00DF46CE"/>
    <w:rsid w:val="00DF6808"/>
    <w:rsid w:val="00DF768D"/>
    <w:rsid w:val="00DF7894"/>
    <w:rsid w:val="00E020D8"/>
    <w:rsid w:val="00E022CD"/>
    <w:rsid w:val="00E079F1"/>
    <w:rsid w:val="00E07D2C"/>
    <w:rsid w:val="00E103D1"/>
    <w:rsid w:val="00E10AB6"/>
    <w:rsid w:val="00E122E9"/>
    <w:rsid w:val="00E124D6"/>
    <w:rsid w:val="00E12F12"/>
    <w:rsid w:val="00E14F1C"/>
    <w:rsid w:val="00E153F5"/>
    <w:rsid w:val="00E15C31"/>
    <w:rsid w:val="00E20672"/>
    <w:rsid w:val="00E21A36"/>
    <w:rsid w:val="00E2337D"/>
    <w:rsid w:val="00E24965"/>
    <w:rsid w:val="00E25842"/>
    <w:rsid w:val="00E30CAF"/>
    <w:rsid w:val="00E32380"/>
    <w:rsid w:val="00E32622"/>
    <w:rsid w:val="00E43E78"/>
    <w:rsid w:val="00E440A9"/>
    <w:rsid w:val="00E4565F"/>
    <w:rsid w:val="00E512F8"/>
    <w:rsid w:val="00E51CD2"/>
    <w:rsid w:val="00E537F5"/>
    <w:rsid w:val="00E5411E"/>
    <w:rsid w:val="00E54E05"/>
    <w:rsid w:val="00E551F1"/>
    <w:rsid w:val="00E576C4"/>
    <w:rsid w:val="00E57888"/>
    <w:rsid w:val="00E620B1"/>
    <w:rsid w:val="00E6359B"/>
    <w:rsid w:val="00E639EF"/>
    <w:rsid w:val="00E65F0E"/>
    <w:rsid w:val="00E6659A"/>
    <w:rsid w:val="00E66742"/>
    <w:rsid w:val="00E67620"/>
    <w:rsid w:val="00E707B2"/>
    <w:rsid w:val="00E72BFC"/>
    <w:rsid w:val="00E75895"/>
    <w:rsid w:val="00E75E1D"/>
    <w:rsid w:val="00E75F24"/>
    <w:rsid w:val="00E77508"/>
    <w:rsid w:val="00E807AA"/>
    <w:rsid w:val="00E8114B"/>
    <w:rsid w:val="00E8115E"/>
    <w:rsid w:val="00E81B99"/>
    <w:rsid w:val="00E81BB2"/>
    <w:rsid w:val="00E836D0"/>
    <w:rsid w:val="00E85289"/>
    <w:rsid w:val="00E856E7"/>
    <w:rsid w:val="00E913DD"/>
    <w:rsid w:val="00E91903"/>
    <w:rsid w:val="00E92AFC"/>
    <w:rsid w:val="00E97CE4"/>
    <w:rsid w:val="00EA11A4"/>
    <w:rsid w:val="00EA4D88"/>
    <w:rsid w:val="00EA5772"/>
    <w:rsid w:val="00EA5F4E"/>
    <w:rsid w:val="00EB141B"/>
    <w:rsid w:val="00EB21FB"/>
    <w:rsid w:val="00EB3E2B"/>
    <w:rsid w:val="00EB45EC"/>
    <w:rsid w:val="00EB4C3B"/>
    <w:rsid w:val="00EB5F3A"/>
    <w:rsid w:val="00EB6D0E"/>
    <w:rsid w:val="00EC11D7"/>
    <w:rsid w:val="00EC3A38"/>
    <w:rsid w:val="00EC3B3B"/>
    <w:rsid w:val="00EC557B"/>
    <w:rsid w:val="00EC6E5B"/>
    <w:rsid w:val="00EC754A"/>
    <w:rsid w:val="00EC7C03"/>
    <w:rsid w:val="00ED1465"/>
    <w:rsid w:val="00ED72E0"/>
    <w:rsid w:val="00EE1FF7"/>
    <w:rsid w:val="00EE5699"/>
    <w:rsid w:val="00EE5E3B"/>
    <w:rsid w:val="00EE5FF9"/>
    <w:rsid w:val="00EE7064"/>
    <w:rsid w:val="00EF016C"/>
    <w:rsid w:val="00EF65EC"/>
    <w:rsid w:val="00EF6F71"/>
    <w:rsid w:val="00EF7A7F"/>
    <w:rsid w:val="00F00078"/>
    <w:rsid w:val="00F00358"/>
    <w:rsid w:val="00F00972"/>
    <w:rsid w:val="00F00EE1"/>
    <w:rsid w:val="00F03182"/>
    <w:rsid w:val="00F076FC"/>
    <w:rsid w:val="00F07A55"/>
    <w:rsid w:val="00F106B0"/>
    <w:rsid w:val="00F123BC"/>
    <w:rsid w:val="00F146A3"/>
    <w:rsid w:val="00F1471E"/>
    <w:rsid w:val="00F152B4"/>
    <w:rsid w:val="00F163AD"/>
    <w:rsid w:val="00F210C0"/>
    <w:rsid w:val="00F21ADC"/>
    <w:rsid w:val="00F22BCD"/>
    <w:rsid w:val="00F25379"/>
    <w:rsid w:val="00F269C7"/>
    <w:rsid w:val="00F2719E"/>
    <w:rsid w:val="00F3176B"/>
    <w:rsid w:val="00F32E71"/>
    <w:rsid w:val="00F32ED1"/>
    <w:rsid w:val="00F34B0D"/>
    <w:rsid w:val="00F34E7D"/>
    <w:rsid w:val="00F3568F"/>
    <w:rsid w:val="00F3793E"/>
    <w:rsid w:val="00F37C9B"/>
    <w:rsid w:val="00F403FB"/>
    <w:rsid w:val="00F44E3D"/>
    <w:rsid w:val="00F45B16"/>
    <w:rsid w:val="00F46451"/>
    <w:rsid w:val="00F50CF6"/>
    <w:rsid w:val="00F51F39"/>
    <w:rsid w:val="00F563C4"/>
    <w:rsid w:val="00F565F6"/>
    <w:rsid w:val="00F56C7C"/>
    <w:rsid w:val="00F57269"/>
    <w:rsid w:val="00F6084C"/>
    <w:rsid w:val="00F648D6"/>
    <w:rsid w:val="00F66740"/>
    <w:rsid w:val="00F70266"/>
    <w:rsid w:val="00F70839"/>
    <w:rsid w:val="00F71622"/>
    <w:rsid w:val="00F720A5"/>
    <w:rsid w:val="00F76C7C"/>
    <w:rsid w:val="00F80F9C"/>
    <w:rsid w:val="00F811C9"/>
    <w:rsid w:val="00F81A7E"/>
    <w:rsid w:val="00F84381"/>
    <w:rsid w:val="00F8514C"/>
    <w:rsid w:val="00F87CE9"/>
    <w:rsid w:val="00F91AD6"/>
    <w:rsid w:val="00F92E08"/>
    <w:rsid w:val="00FA17AD"/>
    <w:rsid w:val="00FA17BF"/>
    <w:rsid w:val="00FA1EB4"/>
    <w:rsid w:val="00FA31DA"/>
    <w:rsid w:val="00FA36AD"/>
    <w:rsid w:val="00FA38CA"/>
    <w:rsid w:val="00FA42EF"/>
    <w:rsid w:val="00FA45D5"/>
    <w:rsid w:val="00FA7A94"/>
    <w:rsid w:val="00FA7DFF"/>
    <w:rsid w:val="00FA7FCD"/>
    <w:rsid w:val="00FB23C3"/>
    <w:rsid w:val="00FB454F"/>
    <w:rsid w:val="00FB521B"/>
    <w:rsid w:val="00FC007A"/>
    <w:rsid w:val="00FC1369"/>
    <w:rsid w:val="00FC4216"/>
    <w:rsid w:val="00FC723B"/>
    <w:rsid w:val="00FD0FE0"/>
    <w:rsid w:val="00FD25CE"/>
    <w:rsid w:val="00FD447C"/>
    <w:rsid w:val="00FD4770"/>
    <w:rsid w:val="00FD58A4"/>
    <w:rsid w:val="00FE05A5"/>
    <w:rsid w:val="00FE29F3"/>
    <w:rsid w:val="00FE3810"/>
    <w:rsid w:val="00FE3C38"/>
    <w:rsid w:val="00FE4161"/>
    <w:rsid w:val="00FE4F57"/>
    <w:rsid w:val="00FF0DFA"/>
    <w:rsid w:val="00FF26C1"/>
    <w:rsid w:val="00FF4165"/>
    <w:rsid w:val="00FF4EDA"/>
    <w:rsid w:val="00FF5AA7"/>
    <w:rsid w:val="00FF6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83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B1839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rsid w:val="001B183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B1839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1B18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207</TotalTime>
  <Pages>4</Pages>
  <Words>924</Words>
  <Characters>5270</Characters>
  <Application>Microsoft Office Outlook</Application>
  <DocSecurity>0</DocSecurity>
  <Lines>0</Lines>
  <Paragraphs>0</Paragraphs>
  <ScaleCrop>false</ScaleCrop>
  <Company>ADM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Капустина Надежда Сергеевна</dc:creator>
  <cp:keywords/>
  <dc:description/>
  <cp:lastModifiedBy>user</cp:lastModifiedBy>
  <cp:revision>135</cp:revision>
  <cp:lastPrinted>2014-02-14T08:21:00Z</cp:lastPrinted>
  <dcterms:created xsi:type="dcterms:W3CDTF">2013-10-31T08:58:00Z</dcterms:created>
  <dcterms:modified xsi:type="dcterms:W3CDTF">2014-02-14T08:22:00Z</dcterms:modified>
</cp:coreProperties>
</file>